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916A5" w14:textId="288BBECE" w:rsidR="00B173F5" w:rsidRPr="00B173F5" w:rsidRDefault="00B173F5" w:rsidP="00B173F5">
      <w:pPr>
        <w:pStyle w:val="CRCoverPage"/>
        <w:outlineLvl w:val="0"/>
        <w:rPr>
          <w:b/>
          <w:noProof/>
          <w:sz w:val="24"/>
        </w:rPr>
      </w:pPr>
      <w:r w:rsidRPr="00B173F5">
        <w:rPr>
          <w:b/>
          <w:noProof/>
          <w:sz w:val="24"/>
        </w:rPr>
        <w:t>3GPP TSG-RAN WG4 Meeting # 115</w:t>
      </w:r>
      <w:r w:rsidRPr="00B173F5">
        <w:rPr>
          <w:b/>
          <w:noProof/>
          <w:sz w:val="24"/>
        </w:rPr>
        <w:tab/>
      </w:r>
      <w:r w:rsidRPr="00B173F5">
        <w:rPr>
          <w:b/>
          <w:noProof/>
          <w:sz w:val="24"/>
        </w:rPr>
        <w:tab/>
      </w:r>
      <w:r w:rsidRPr="00B173F5">
        <w:rPr>
          <w:b/>
          <w:noProof/>
          <w:sz w:val="24"/>
        </w:rPr>
        <w:tab/>
      </w:r>
      <w:r w:rsidRPr="00B173F5">
        <w:rPr>
          <w:b/>
          <w:noProof/>
          <w:sz w:val="24"/>
        </w:rPr>
        <w:tab/>
      </w:r>
      <w:r w:rsidRPr="00B173F5">
        <w:rPr>
          <w:b/>
          <w:noProof/>
          <w:sz w:val="24"/>
        </w:rPr>
        <w:tab/>
      </w:r>
      <w:r w:rsidRPr="00B173F5">
        <w:rPr>
          <w:b/>
          <w:noProof/>
          <w:sz w:val="24"/>
        </w:rPr>
        <w:tab/>
      </w:r>
      <w:r w:rsidR="0070111A" w:rsidRPr="0070111A">
        <w:rPr>
          <w:b/>
          <w:noProof/>
          <w:sz w:val="24"/>
        </w:rPr>
        <w:t>R4-2507492</w:t>
      </w:r>
    </w:p>
    <w:p w14:paraId="730545E8" w14:textId="0246B4B3" w:rsidR="001F6272" w:rsidRPr="006B30DF" w:rsidRDefault="00B173F5" w:rsidP="00B173F5">
      <w:pPr>
        <w:pStyle w:val="CRCoverPage"/>
        <w:outlineLvl w:val="0"/>
        <w:rPr>
          <w:b/>
          <w:noProof/>
          <w:sz w:val="24"/>
          <w:lang w:val="en-US"/>
        </w:rPr>
      </w:pPr>
      <w:r w:rsidRPr="00B173F5">
        <w:rPr>
          <w:b/>
          <w:noProof/>
          <w:sz w:val="24"/>
        </w:rPr>
        <w:t>St Julian’s, Malta, 19th – 25th May 2025</w:t>
      </w:r>
      <w:r w:rsidRPr="00B173F5">
        <w:rPr>
          <w:b/>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proofErr w:type="gramStart"/>
      <w:r w:rsidRPr="00A87DB2">
        <w:rPr>
          <w:rFonts w:cs="Arial"/>
          <w:b/>
          <w:sz w:val="22"/>
          <w:szCs w:val="22"/>
          <w:lang w:val="en-US"/>
        </w:rPr>
        <w:t>:</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roofErr w:type="gramEnd"/>
    </w:p>
    <w:p w14:paraId="47AD299D" w14:textId="47960AAE" w:rsidR="00701946" w:rsidRDefault="001F6272" w:rsidP="001F6272">
      <w:pPr>
        <w:spacing w:after="0"/>
        <w:rPr>
          <w:rFonts w:cs="Arial"/>
          <w:sz w:val="22"/>
          <w:szCs w:val="22"/>
          <w:lang w:val="en-US"/>
        </w:rPr>
      </w:pPr>
      <w:r w:rsidRPr="1DB19D42">
        <w:rPr>
          <w:rFonts w:cs="Arial"/>
          <w:b/>
          <w:bCs/>
          <w:sz w:val="22"/>
          <w:szCs w:val="22"/>
          <w:lang w:val="en-US"/>
        </w:rPr>
        <w:t>Title:</w:t>
      </w:r>
      <w:r>
        <w:tab/>
      </w:r>
      <w:r>
        <w:tab/>
      </w:r>
      <w:r>
        <w:tab/>
      </w:r>
      <w:r w:rsidR="00032688" w:rsidRPr="1DB19D42">
        <w:rPr>
          <w:rFonts w:cs="Arial"/>
          <w:sz w:val="22"/>
          <w:szCs w:val="22"/>
          <w:lang w:val="en-US"/>
        </w:rPr>
        <w:t>O</w:t>
      </w:r>
      <w:r w:rsidR="00701946" w:rsidRPr="1DB19D42">
        <w:rPr>
          <w:rFonts w:cs="Arial"/>
          <w:sz w:val="22"/>
          <w:szCs w:val="22"/>
          <w:lang w:val="en-US"/>
        </w:rPr>
        <w:t>n WUR RF requirement testability</w:t>
      </w:r>
    </w:p>
    <w:p w14:paraId="51BD89B7" w14:textId="76BD4DE7" w:rsidR="001F6272" w:rsidRPr="00301D49" w:rsidRDefault="001F6272" w:rsidP="001F6272">
      <w:pPr>
        <w:spacing w:after="0"/>
        <w:rPr>
          <w:rFonts w:cs="Arial"/>
          <w:sz w:val="22"/>
          <w:szCs w:val="22"/>
          <w:lang w:val="en-US"/>
        </w:rPr>
      </w:pPr>
      <w:r w:rsidRPr="00301D49">
        <w:rPr>
          <w:rFonts w:cs="Arial"/>
          <w:b/>
          <w:sz w:val="22"/>
          <w:szCs w:val="22"/>
          <w:lang w:val="en-US"/>
        </w:rPr>
        <w:t>Agenda item</w:t>
      </w:r>
      <w:proofErr w:type="gramStart"/>
      <w:r w:rsidRPr="00301D49">
        <w:rPr>
          <w:rFonts w:cs="Arial"/>
          <w:b/>
          <w:sz w:val="22"/>
          <w:szCs w:val="22"/>
          <w:lang w:val="en-US"/>
        </w:rPr>
        <w:t>:</w:t>
      </w:r>
      <w:r w:rsidRPr="00301D49">
        <w:rPr>
          <w:rFonts w:cs="Arial"/>
          <w:sz w:val="22"/>
          <w:szCs w:val="22"/>
          <w:lang w:val="en-US"/>
        </w:rPr>
        <w:tab/>
      </w:r>
      <w:r w:rsidRPr="00301D49">
        <w:rPr>
          <w:rFonts w:cs="Arial"/>
          <w:sz w:val="22"/>
          <w:szCs w:val="22"/>
          <w:lang w:val="en-US"/>
        </w:rPr>
        <w:tab/>
      </w:r>
      <w:r w:rsidR="00522C0E">
        <w:rPr>
          <w:rFonts w:cs="Arial"/>
          <w:sz w:val="22"/>
          <w:szCs w:val="22"/>
          <w:lang w:val="en-US" w:eastAsia="zh-CN"/>
        </w:rPr>
        <w:t>7</w:t>
      </w:r>
      <w:r w:rsidR="0042633D">
        <w:rPr>
          <w:rFonts w:cs="Arial"/>
          <w:sz w:val="22"/>
          <w:szCs w:val="22"/>
          <w:lang w:val="en-US" w:eastAsia="zh-CN"/>
        </w:rPr>
        <w:t>.2</w:t>
      </w:r>
      <w:r w:rsidR="00522C0E">
        <w:rPr>
          <w:rFonts w:cs="Arial"/>
          <w:sz w:val="22"/>
          <w:szCs w:val="22"/>
          <w:lang w:val="en-US" w:eastAsia="zh-CN"/>
        </w:rPr>
        <w:t>8</w:t>
      </w:r>
      <w:proofErr w:type="gramEnd"/>
      <w:r w:rsidR="001744A6">
        <w:rPr>
          <w:rFonts w:cs="Arial"/>
          <w:sz w:val="22"/>
          <w:szCs w:val="22"/>
          <w:lang w:val="en-US" w:eastAsia="zh-CN"/>
        </w:rPr>
        <w:t>.</w:t>
      </w:r>
      <w:r w:rsidR="00522C0E">
        <w:rPr>
          <w:rFonts w:cs="Arial"/>
          <w:sz w:val="22"/>
          <w:szCs w:val="22"/>
          <w:lang w:val="en-US" w:eastAsia="zh-CN"/>
        </w:rPr>
        <w:t>3</w:t>
      </w:r>
      <w:r w:rsidR="00720545">
        <w:rPr>
          <w:rFonts w:cs="Arial"/>
          <w:sz w:val="22"/>
          <w:szCs w:val="22"/>
          <w:lang w:val="en-US" w:eastAsia="zh-CN"/>
        </w:rPr>
        <w:t>.4</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proofErr w:type="gramStart"/>
      <w:r w:rsidRPr="00A87DB2">
        <w:rPr>
          <w:rFonts w:cs="Arial"/>
          <w:b/>
          <w:sz w:val="22"/>
          <w:szCs w:val="22"/>
          <w:lang w:val="en-US"/>
        </w:rPr>
        <w:t>:</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roofErr w:type="gramEnd"/>
    </w:p>
    <w:p w14:paraId="46C65271" w14:textId="77777777" w:rsidR="00A125EA" w:rsidRPr="00F102E6" w:rsidRDefault="00A125EA" w:rsidP="00A817D0">
      <w:pPr>
        <w:pStyle w:val="Heading1"/>
      </w:pPr>
      <w:r w:rsidRPr="00F102E6">
        <w:t>Introduction</w:t>
      </w:r>
    </w:p>
    <w:p w14:paraId="43D57A75" w14:textId="6953C96D"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 xml:space="preserve">present our </w:t>
      </w:r>
      <w:r w:rsidR="00E82427">
        <w:rPr>
          <w:lang w:val="en-US"/>
        </w:rPr>
        <w:t>over</w:t>
      </w:r>
      <w:r w:rsidR="00E82262">
        <w:rPr>
          <w:lang w:val="en-US"/>
        </w:rPr>
        <w:t>view on the WUR RF requirement</w:t>
      </w:r>
      <w:r w:rsidR="00C40876">
        <w:rPr>
          <w:lang w:val="en-US"/>
        </w:rPr>
        <w:t xml:space="preserve"> </w:t>
      </w:r>
      <w:r w:rsidR="001D0EF0" w:rsidRPr="001D0EF0">
        <w:rPr>
          <w:lang w:val="en-US"/>
        </w:rPr>
        <w:t>tes</w:t>
      </w:r>
      <w:r w:rsidR="001D0EF0">
        <w:rPr>
          <w:lang w:val="en-US"/>
        </w:rPr>
        <w:t>tability issue</w:t>
      </w:r>
      <w:r w:rsidRPr="00F730C4">
        <w:rPr>
          <w:lang w:val="en-US"/>
        </w:rPr>
        <w:t>.</w:t>
      </w:r>
    </w:p>
    <w:p w14:paraId="6FC7A85A" w14:textId="446A0BE2" w:rsidR="00304615" w:rsidRDefault="00DC670C" w:rsidP="00304615">
      <w:pPr>
        <w:pStyle w:val="Heading1"/>
      </w:pPr>
      <w:r w:rsidRPr="00F102E6">
        <w:t>Discussion</w:t>
      </w:r>
    </w:p>
    <w:p w14:paraId="7FEEE22C" w14:textId="6A229CD6" w:rsidR="005222E7" w:rsidRDefault="005222E7" w:rsidP="005222E7">
      <w:pPr>
        <w:pStyle w:val="ListParagraph"/>
        <w:ind w:left="0"/>
        <w:rPr>
          <w:lang w:val="en-US"/>
        </w:rPr>
      </w:pPr>
      <w:r>
        <w:rPr>
          <w:lang w:val="en-US"/>
        </w:rPr>
        <w:t xml:space="preserve">In </w:t>
      </w:r>
      <w:proofErr w:type="gramStart"/>
      <w:r>
        <w:rPr>
          <w:lang w:val="en-US"/>
        </w:rPr>
        <w:t>WF[</w:t>
      </w:r>
      <w:proofErr w:type="gramEnd"/>
      <w:r>
        <w:rPr>
          <w:lang w:val="en-US"/>
        </w:rPr>
        <w:t xml:space="preserve">1], </w:t>
      </w:r>
      <w:r w:rsidR="00C2666E">
        <w:rPr>
          <w:lang w:val="en-US"/>
        </w:rPr>
        <w:t>the open issue for</w:t>
      </w:r>
      <w:r>
        <w:rPr>
          <w:lang w:val="en-US"/>
        </w:rPr>
        <w:t xml:space="preserve"> </w:t>
      </w:r>
      <w:r w:rsidR="00D847BA">
        <w:rPr>
          <w:lang w:val="en-US"/>
        </w:rPr>
        <w:t>testing</w:t>
      </w:r>
      <w:r>
        <w:rPr>
          <w:lang w:val="en-US"/>
        </w:rPr>
        <w:t xml:space="preserve"> aspects</w:t>
      </w:r>
      <w:r w:rsidR="00C2666E">
        <w:rPr>
          <w:lang w:val="en-US"/>
        </w:rPr>
        <w:t xml:space="preserve"> is quoted below:</w:t>
      </w:r>
    </w:p>
    <w:p w14:paraId="15E1C58D" w14:textId="77777777" w:rsidR="00C2666E" w:rsidRPr="007223B3" w:rsidRDefault="00C2666E" w:rsidP="00C2666E">
      <w:pPr>
        <w:ind w:left="720"/>
        <w:rPr>
          <w:b/>
          <w:u w:val="single"/>
          <w:lang w:eastAsia="ko-KR"/>
        </w:rPr>
      </w:pPr>
      <w:r w:rsidRPr="007223B3">
        <w:rPr>
          <w:b/>
          <w:u w:val="single"/>
          <w:lang w:eastAsia="ko-KR"/>
        </w:rPr>
        <w:t xml:space="preserve">Issue </w:t>
      </w:r>
      <w:r>
        <w:rPr>
          <w:rFonts w:hint="eastAsia"/>
          <w:b/>
          <w:u w:val="single"/>
          <w:lang w:eastAsia="zh-CN"/>
        </w:rPr>
        <w:t>4</w:t>
      </w:r>
      <w:r w:rsidRPr="007223B3">
        <w:rPr>
          <w:b/>
          <w:u w:val="single"/>
          <w:lang w:eastAsia="ko-KR"/>
        </w:rPr>
        <w:t>-</w:t>
      </w:r>
      <w:r>
        <w:rPr>
          <w:rFonts w:hint="eastAsia"/>
          <w:b/>
          <w:u w:val="single"/>
          <w:lang w:eastAsia="zh-CN"/>
        </w:rPr>
        <w:t>1</w:t>
      </w:r>
      <w:r w:rsidRPr="007223B3">
        <w:rPr>
          <w:b/>
          <w:u w:val="single"/>
          <w:lang w:eastAsia="ko-KR"/>
        </w:rPr>
        <w:t>-</w:t>
      </w:r>
      <w:r w:rsidRPr="007223B3">
        <w:rPr>
          <w:rFonts w:hint="eastAsia"/>
          <w:b/>
          <w:u w:val="single"/>
          <w:lang w:eastAsia="zh-CN"/>
        </w:rPr>
        <w:t>1</w:t>
      </w:r>
      <w:r w:rsidRPr="007223B3">
        <w:rPr>
          <w:b/>
          <w:u w:val="single"/>
          <w:lang w:eastAsia="ko-KR"/>
        </w:rPr>
        <w:t xml:space="preserve">: </w:t>
      </w:r>
      <w:r>
        <w:rPr>
          <w:b/>
          <w:u w:val="single"/>
          <w:lang w:eastAsia="ko-KR"/>
        </w:rPr>
        <w:t>Whether</w:t>
      </w:r>
      <w:r>
        <w:rPr>
          <w:b/>
          <w:u w:val="single"/>
          <w:lang w:eastAsia="zh-CN"/>
        </w:rPr>
        <w:t xml:space="preserve"> LR can be tested directly</w:t>
      </w:r>
      <w:r w:rsidRPr="007223B3">
        <w:rPr>
          <w:rFonts w:hint="eastAsia"/>
          <w:b/>
          <w:u w:val="single"/>
          <w:lang w:eastAsia="zh-CN"/>
        </w:rPr>
        <w:t xml:space="preserve"> </w:t>
      </w:r>
    </w:p>
    <w:p w14:paraId="11647B35" w14:textId="77777777" w:rsidR="00C2666E" w:rsidRPr="00187724" w:rsidRDefault="00C2666E" w:rsidP="00C2666E">
      <w:pPr>
        <w:ind w:left="720"/>
        <w:rPr>
          <w:b/>
          <w:u w:val="single"/>
          <w:lang w:eastAsia="zh-CN"/>
        </w:rPr>
      </w:pPr>
      <w:r w:rsidRPr="00187724">
        <w:rPr>
          <w:rFonts w:hint="eastAsia"/>
          <w:b/>
          <w:u w:val="single"/>
          <w:lang w:eastAsia="zh-CN"/>
        </w:rPr>
        <w:t>Agreements:</w:t>
      </w:r>
    </w:p>
    <w:p w14:paraId="56D75095" w14:textId="77777777" w:rsidR="00C2666E" w:rsidRPr="00187724" w:rsidRDefault="00C2666E" w:rsidP="00C2666E">
      <w:pPr>
        <w:pStyle w:val="ListParagraph"/>
        <w:numPr>
          <w:ilvl w:val="0"/>
          <w:numId w:val="43"/>
        </w:numPr>
        <w:overflowPunct w:val="0"/>
        <w:autoSpaceDE w:val="0"/>
        <w:autoSpaceDN w:val="0"/>
        <w:adjustRightInd w:val="0"/>
        <w:ind w:left="1440"/>
        <w:textAlignment w:val="baseline"/>
        <w:rPr>
          <w:bCs/>
          <w:lang w:eastAsia="zh-CN"/>
        </w:rPr>
      </w:pPr>
      <w:r w:rsidRPr="00187724">
        <w:rPr>
          <w:rFonts w:hint="eastAsia"/>
          <w:bCs/>
          <w:lang w:eastAsia="zh-CN"/>
        </w:rPr>
        <w:t>Down select below two approaches for LP-WUR</w:t>
      </w:r>
      <w:r w:rsidRPr="00187724">
        <w:rPr>
          <w:bCs/>
          <w:lang w:eastAsia="zh-CN"/>
        </w:rPr>
        <w:t xml:space="preserve"> UE RF requirements</w:t>
      </w:r>
      <w:r w:rsidRPr="00187724">
        <w:rPr>
          <w:rFonts w:hint="eastAsia"/>
          <w:bCs/>
          <w:lang w:eastAsia="zh-CN"/>
        </w:rPr>
        <w:t>:</w:t>
      </w:r>
    </w:p>
    <w:p w14:paraId="1D3B440A" w14:textId="77777777" w:rsidR="00C2666E" w:rsidRPr="004107E1" w:rsidRDefault="00C2666E" w:rsidP="00C2666E">
      <w:pPr>
        <w:pStyle w:val="ListParagraph"/>
        <w:numPr>
          <w:ilvl w:val="0"/>
          <w:numId w:val="42"/>
        </w:numPr>
        <w:overflowPunct w:val="0"/>
        <w:autoSpaceDE w:val="0"/>
        <w:autoSpaceDN w:val="0"/>
        <w:adjustRightInd w:val="0"/>
        <w:ind w:left="1648"/>
        <w:textAlignment w:val="baseline"/>
        <w:rPr>
          <w:bCs/>
          <w:lang w:eastAsia="zh-CN"/>
        </w:rPr>
      </w:pPr>
      <w:r w:rsidRPr="00187724">
        <w:rPr>
          <w:rFonts w:hint="eastAsia"/>
          <w:bCs/>
          <w:lang w:eastAsia="zh-CN"/>
        </w:rPr>
        <w:t>Option 1: stick to 1% MDR LP-WUS as performance metric, but with a note in TS that LP-WUR ON is not mandated.</w:t>
      </w:r>
    </w:p>
    <w:p w14:paraId="05ADFA4B" w14:textId="77777777" w:rsidR="00C2666E" w:rsidRPr="00187724" w:rsidRDefault="00C2666E" w:rsidP="00C2666E">
      <w:pPr>
        <w:pStyle w:val="ListParagraph"/>
        <w:numPr>
          <w:ilvl w:val="1"/>
          <w:numId w:val="42"/>
        </w:numPr>
        <w:overflowPunct w:val="0"/>
        <w:autoSpaceDE w:val="0"/>
        <w:autoSpaceDN w:val="0"/>
        <w:adjustRightInd w:val="0"/>
        <w:ind w:left="2368"/>
        <w:textAlignment w:val="baseline"/>
        <w:rPr>
          <w:bCs/>
          <w:lang w:eastAsia="zh-CN"/>
        </w:rPr>
      </w:pPr>
      <w:r>
        <w:rPr>
          <w:rFonts w:eastAsiaTheme="minorEastAsia" w:hint="eastAsia"/>
          <w:bCs/>
          <w:lang w:eastAsia="zh-CN"/>
        </w:rPr>
        <w:t>The note depends on RAN1 conclusion</w:t>
      </w:r>
    </w:p>
    <w:p w14:paraId="7E67CDBC" w14:textId="77777777" w:rsidR="00C2666E" w:rsidRPr="00187724" w:rsidRDefault="00C2666E" w:rsidP="00C2666E">
      <w:pPr>
        <w:pStyle w:val="ListParagraph"/>
        <w:numPr>
          <w:ilvl w:val="0"/>
          <w:numId w:val="42"/>
        </w:numPr>
        <w:overflowPunct w:val="0"/>
        <w:autoSpaceDE w:val="0"/>
        <w:autoSpaceDN w:val="0"/>
        <w:adjustRightInd w:val="0"/>
        <w:ind w:left="1648"/>
        <w:textAlignment w:val="baseline"/>
        <w:rPr>
          <w:bCs/>
          <w:lang w:eastAsia="zh-CN"/>
        </w:rPr>
      </w:pPr>
      <w:r w:rsidRPr="00187724">
        <w:rPr>
          <w:rFonts w:hint="eastAsia"/>
          <w:bCs/>
          <w:lang w:eastAsia="zh-CN"/>
        </w:rPr>
        <w:t xml:space="preserve">Option 2: update it to 1% MDR of PDCCH triggered by LP-WUR </w:t>
      </w:r>
    </w:p>
    <w:p w14:paraId="13F88F4F" w14:textId="1B3686E5" w:rsidR="0045375F" w:rsidRPr="00E2348F" w:rsidRDefault="0045375F" w:rsidP="00C2666E">
      <w:pPr>
        <w:pStyle w:val="ListParagraph"/>
        <w:spacing w:after="120"/>
        <w:ind w:left="2376"/>
        <w:rPr>
          <w:b/>
          <w:bCs/>
          <w:szCs w:val="24"/>
          <w:lang w:eastAsia="zh-CN"/>
        </w:rPr>
      </w:pPr>
    </w:p>
    <w:p w14:paraId="11439994" w14:textId="0AB2E235" w:rsidR="00F6458C" w:rsidRDefault="005D3F73" w:rsidP="00B35CBE">
      <w:pPr>
        <w:rPr>
          <w:lang w:eastAsia="zh-CN"/>
        </w:rPr>
      </w:pPr>
      <w:r>
        <w:rPr>
          <w:lang w:eastAsia="zh-CN"/>
        </w:rPr>
        <w:t xml:space="preserve">Our understanding is that </w:t>
      </w:r>
      <w:r w:rsidR="00A124B1">
        <w:rPr>
          <w:lang w:eastAsia="zh-CN"/>
        </w:rPr>
        <w:t>count</w:t>
      </w:r>
      <w:r w:rsidR="00E46649">
        <w:rPr>
          <w:lang w:eastAsia="zh-CN"/>
        </w:rPr>
        <w:t>ing</w:t>
      </w:r>
      <w:r w:rsidR="00A124B1">
        <w:rPr>
          <w:lang w:eastAsia="zh-CN"/>
        </w:rPr>
        <w:t xml:space="preserve"> the detection rate without waking up the MR is good enough </w:t>
      </w:r>
      <w:r w:rsidR="003E3FAF">
        <w:rPr>
          <w:lang w:eastAsia="zh-CN"/>
        </w:rPr>
        <w:t xml:space="preserve">for MDR performance metric testing. </w:t>
      </w:r>
      <w:r w:rsidR="00E46649">
        <w:rPr>
          <w:lang w:eastAsia="zh-CN"/>
        </w:rPr>
        <w:t xml:space="preserve">The reason is that if </w:t>
      </w:r>
      <w:r w:rsidR="00F9242A">
        <w:rPr>
          <w:lang w:eastAsia="zh-CN"/>
        </w:rPr>
        <w:t>UE detect the LP-WUS target to itself,</w:t>
      </w:r>
      <w:r w:rsidR="0021338F">
        <w:rPr>
          <w:lang w:eastAsia="zh-CN"/>
        </w:rPr>
        <w:t xml:space="preserve"> the MR would be woken up and </w:t>
      </w:r>
      <w:r w:rsidR="00805FE7">
        <w:rPr>
          <w:lang w:eastAsia="zh-CN"/>
        </w:rPr>
        <w:t xml:space="preserve">MR should continue to </w:t>
      </w:r>
      <w:proofErr w:type="gramStart"/>
      <w:r w:rsidR="00805FE7">
        <w:rPr>
          <w:lang w:eastAsia="zh-CN"/>
        </w:rPr>
        <w:t>monitoring</w:t>
      </w:r>
      <w:proofErr w:type="gramEnd"/>
      <w:r w:rsidR="00805FE7">
        <w:rPr>
          <w:lang w:eastAsia="zh-CN"/>
        </w:rPr>
        <w:t xml:space="preserve"> PDCCH to see if there is real paging for this UE. </w:t>
      </w:r>
      <w:r w:rsidR="00F9242A">
        <w:rPr>
          <w:lang w:eastAsia="zh-CN"/>
        </w:rPr>
        <w:t xml:space="preserve">There are also MDR performance for PDCCH </w:t>
      </w:r>
      <w:r w:rsidR="00E00338">
        <w:rPr>
          <w:lang w:eastAsia="zh-CN"/>
        </w:rPr>
        <w:t>detection, then to count a LP-WUS detection successfully, the UE should also detect the PDCCH</w:t>
      </w:r>
      <w:r w:rsidR="00931FC5">
        <w:rPr>
          <w:lang w:eastAsia="zh-CN"/>
        </w:rPr>
        <w:t>, otherwise, network still regards the LP-WUS is missed</w:t>
      </w:r>
      <w:r w:rsidR="00281493">
        <w:rPr>
          <w:lang w:eastAsia="zh-CN"/>
        </w:rPr>
        <w:t xml:space="preserve">. </w:t>
      </w:r>
      <w:proofErr w:type="gramStart"/>
      <w:r w:rsidR="00281493">
        <w:rPr>
          <w:lang w:eastAsia="zh-CN"/>
        </w:rPr>
        <w:t>So</w:t>
      </w:r>
      <w:proofErr w:type="gramEnd"/>
      <w:r w:rsidR="00281493">
        <w:rPr>
          <w:lang w:eastAsia="zh-CN"/>
        </w:rPr>
        <w:t xml:space="preserve"> involving further the PDCCH detection into the RF verification </w:t>
      </w:r>
      <w:r w:rsidR="00B35CBE">
        <w:rPr>
          <w:lang w:eastAsia="zh-CN"/>
        </w:rPr>
        <w:t>needs RAN4 further discussion</w:t>
      </w:r>
      <w:r w:rsidR="00D67232">
        <w:rPr>
          <w:lang w:eastAsia="zh-CN"/>
        </w:rPr>
        <w:t xml:space="preserve"> in such case</w:t>
      </w:r>
      <w:r w:rsidR="00B35CBE">
        <w:rPr>
          <w:lang w:eastAsia="zh-CN"/>
        </w:rPr>
        <w:t xml:space="preserve">. </w:t>
      </w:r>
      <w:r w:rsidR="00F54EFC">
        <w:rPr>
          <w:lang w:eastAsia="zh-CN"/>
        </w:rPr>
        <w:t xml:space="preserve"> For the FFS item using data transfer, this is done for PDCCH testing and </w:t>
      </w:r>
      <w:r w:rsidR="00F6458C">
        <w:rPr>
          <w:lang w:eastAsia="zh-CN"/>
        </w:rPr>
        <w:t>PDCCH is specified similar metric as LP-WUS in 38.101-4:</w:t>
      </w:r>
    </w:p>
    <w:p w14:paraId="17BE2B2B" w14:textId="77777777" w:rsidR="00F6458C" w:rsidRPr="00F6458C" w:rsidRDefault="00F6458C" w:rsidP="00F6458C">
      <w:pPr>
        <w:pStyle w:val="ListParagraph"/>
        <w:numPr>
          <w:ilvl w:val="0"/>
          <w:numId w:val="41"/>
        </w:numPr>
        <w:rPr>
          <w:lang w:eastAsia="zh-CN"/>
        </w:rPr>
      </w:pPr>
      <w:r w:rsidRPr="00F6458C">
        <w:rPr>
          <w:lang w:eastAsia="zh-CN"/>
        </w:rPr>
        <w:t>The receiver characteristics of the PDCCH are determined by the probability of miss-detection of the Downlink Scheduling Grant (Pm-dsg).</w:t>
      </w:r>
    </w:p>
    <w:p w14:paraId="21A06400" w14:textId="26A2CDAF" w:rsidR="009A5D86" w:rsidRDefault="006074DE" w:rsidP="00B35CBE">
      <w:pPr>
        <w:rPr>
          <w:lang w:eastAsia="zh-CN"/>
        </w:rPr>
      </w:pPr>
      <w:r>
        <w:rPr>
          <w:lang w:eastAsia="zh-CN"/>
        </w:rPr>
        <w:t>T</w:t>
      </w:r>
      <w:r w:rsidR="00B35CBE">
        <w:rPr>
          <w:lang w:eastAsia="zh-CN"/>
        </w:rPr>
        <w:t>he PDCCH test in demodulation is also require a certain SNR</w:t>
      </w:r>
      <w:r w:rsidR="00EA4498">
        <w:rPr>
          <w:lang w:eastAsia="zh-CN"/>
        </w:rPr>
        <w:t xml:space="preserve"> </w:t>
      </w:r>
      <w:r>
        <w:rPr>
          <w:lang w:eastAsia="zh-CN"/>
        </w:rPr>
        <w:t xml:space="preserve">testing threshold. </w:t>
      </w:r>
      <w:r w:rsidR="003776EF">
        <w:rPr>
          <w:lang w:eastAsia="zh-CN"/>
        </w:rPr>
        <w:t xml:space="preserve">From test setup perspective, it </w:t>
      </w:r>
      <w:r w:rsidR="00F54EFC">
        <w:rPr>
          <w:lang w:eastAsia="zh-CN"/>
        </w:rPr>
        <w:t xml:space="preserve">is </w:t>
      </w:r>
      <w:r w:rsidR="003776EF">
        <w:rPr>
          <w:lang w:eastAsia="zh-CN"/>
        </w:rPr>
        <w:t xml:space="preserve">quite </w:t>
      </w:r>
      <w:r w:rsidR="00E7662A">
        <w:rPr>
          <w:lang w:eastAsia="zh-CN"/>
        </w:rPr>
        <w:t>like</w:t>
      </w:r>
      <w:r w:rsidR="003776EF">
        <w:rPr>
          <w:lang w:eastAsia="zh-CN"/>
        </w:rPr>
        <w:t xml:space="preserve"> what would be needed for LP-WUS </w:t>
      </w:r>
      <w:r w:rsidR="000806EC">
        <w:rPr>
          <w:lang w:eastAsia="zh-CN"/>
        </w:rPr>
        <w:t xml:space="preserve">REFSENS testing. The only issue of </w:t>
      </w:r>
      <w:r w:rsidR="00F54EFC">
        <w:rPr>
          <w:lang w:eastAsia="zh-CN"/>
        </w:rPr>
        <w:t>carrying</w:t>
      </w:r>
      <w:r w:rsidR="000806EC">
        <w:rPr>
          <w:lang w:eastAsia="zh-CN"/>
        </w:rPr>
        <w:t xml:space="preserve"> the date </w:t>
      </w:r>
      <w:r w:rsidR="00F54EFC">
        <w:rPr>
          <w:lang w:eastAsia="zh-CN"/>
        </w:rPr>
        <w:t>transfer</w:t>
      </w:r>
      <w:r w:rsidR="000806EC">
        <w:rPr>
          <w:lang w:eastAsia="zh-CN"/>
        </w:rPr>
        <w:t xml:space="preserve"> to test would be how to remove the impact of PDCCH detection </w:t>
      </w:r>
      <w:r w:rsidR="00EB37CB">
        <w:rPr>
          <w:lang w:eastAsia="zh-CN"/>
        </w:rPr>
        <w:t xml:space="preserve">from the </w:t>
      </w:r>
      <w:r w:rsidR="00F54EFC">
        <w:rPr>
          <w:lang w:eastAsia="zh-CN"/>
        </w:rPr>
        <w:t xml:space="preserve">LP-WUS test </w:t>
      </w:r>
      <w:r w:rsidR="00EB37CB">
        <w:rPr>
          <w:lang w:eastAsia="zh-CN"/>
        </w:rPr>
        <w:t xml:space="preserve">result. If this issue solved, then </w:t>
      </w:r>
      <w:r w:rsidR="00371956">
        <w:rPr>
          <w:lang w:eastAsia="zh-CN"/>
        </w:rPr>
        <w:t xml:space="preserve">carrying the data transfer between system simulator and DUT seems not a bad idea. </w:t>
      </w:r>
      <w:r w:rsidR="009A5D86">
        <w:rPr>
          <w:lang w:eastAsia="zh-CN"/>
        </w:rPr>
        <w:t xml:space="preserve">For option 2, </w:t>
      </w:r>
      <w:r w:rsidR="003A092E">
        <w:rPr>
          <w:lang w:eastAsia="zh-CN"/>
        </w:rPr>
        <w:t xml:space="preserve">the MDR include the detection performance and as such, the requirement is stricter </w:t>
      </w:r>
      <w:r w:rsidR="00D3612C">
        <w:rPr>
          <w:lang w:eastAsia="zh-CN"/>
        </w:rPr>
        <w:t xml:space="preserve">when including the both LP-WUS and PDCCH. </w:t>
      </w:r>
      <w:r w:rsidR="001F7E46">
        <w:rPr>
          <w:lang w:eastAsia="zh-CN"/>
        </w:rPr>
        <w:t xml:space="preserve">For example, </w:t>
      </w:r>
      <w:r w:rsidR="00B446FC">
        <w:rPr>
          <w:lang w:eastAsia="zh-CN"/>
        </w:rPr>
        <w:t xml:space="preserve">the </w:t>
      </w:r>
      <w:r w:rsidR="006B6452">
        <w:rPr>
          <w:lang w:eastAsia="zh-CN"/>
        </w:rPr>
        <w:t>failure</w:t>
      </w:r>
      <w:r w:rsidR="00B446FC">
        <w:rPr>
          <w:lang w:eastAsia="zh-CN"/>
        </w:rPr>
        <w:t xml:space="preserve"> detection rate is </w:t>
      </w:r>
      <w:r w:rsidR="006873E1">
        <w:rPr>
          <w:lang w:eastAsia="zh-CN"/>
        </w:rPr>
        <w:t>1-(1-</w:t>
      </w:r>
      <w:r w:rsidR="007B4567">
        <w:rPr>
          <w:lang w:eastAsia="zh-CN"/>
        </w:rPr>
        <w:t>MDR_LP-WUS</w:t>
      </w:r>
      <w:r w:rsidR="006873E1">
        <w:rPr>
          <w:lang w:eastAsia="zh-CN"/>
        </w:rPr>
        <w:t>)</w:t>
      </w:r>
      <w:r w:rsidR="007B4567">
        <w:rPr>
          <w:lang w:eastAsia="zh-CN"/>
        </w:rPr>
        <w:t xml:space="preserve"> *</w:t>
      </w:r>
      <w:r w:rsidR="006873E1">
        <w:rPr>
          <w:lang w:eastAsia="zh-CN"/>
        </w:rPr>
        <w:t>(1-</w:t>
      </w:r>
      <w:r w:rsidR="007B4567">
        <w:rPr>
          <w:lang w:eastAsia="zh-CN"/>
        </w:rPr>
        <w:t xml:space="preserve"> MDR_</w:t>
      </w:r>
      <w:proofErr w:type="gramStart"/>
      <w:r w:rsidR="007B4567">
        <w:rPr>
          <w:lang w:eastAsia="zh-CN"/>
        </w:rPr>
        <w:t>PDCCH</w:t>
      </w:r>
      <w:r w:rsidR="006873E1">
        <w:rPr>
          <w:lang w:eastAsia="zh-CN"/>
        </w:rPr>
        <w:t>)=</w:t>
      </w:r>
      <w:proofErr w:type="gramEnd"/>
      <w:r w:rsidR="006873E1">
        <w:rPr>
          <w:lang w:eastAsia="zh-CN"/>
        </w:rPr>
        <w:t>1-</w:t>
      </w:r>
      <w:r w:rsidR="00C703CB">
        <w:rPr>
          <w:lang w:eastAsia="zh-CN"/>
        </w:rPr>
        <w:t xml:space="preserve">0.99*0.99=2%.  If the same 1% would be used, the </w:t>
      </w:r>
      <w:r w:rsidR="001A1A6C">
        <w:rPr>
          <w:lang w:eastAsia="zh-CN"/>
        </w:rPr>
        <w:t xml:space="preserve">MDR </w:t>
      </w:r>
      <w:r w:rsidR="00280E1C">
        <w:rPr>
          <w:lang w:eastAsia="zh-CN"/>
        </w:rPr>
        <w:t xml:space="preserve">only </w:t>
      </w:r>
      <w:r w:rsidR="001A1A6C">
        <w:rPr>
          <w:lang w:eastAsia="zh-CN"/>
        </w:rPr>
        <w:t>for LP-WUS requirement should be tightened to 0.5%. This aspect shall be discussed further if option 2 would be adopted.</w:t>
      </w:r>
    </w:p>
    <w:p w14:paraId="2992607A" w14:textId="486D9393" w:rsidR="001C2357" w:rsidRDefault="00A356A5" w:rsidP="00162CFE">
      <w:pPr>
        <w:pStyle w:val="Proposal"/>
      </w:pPr>
      <w:bookmarkStart w:id="0" w:name="_Ref189842745"/>
      <w:r>
        <w:t>Option 1 should be used for testing framework of RF requirement for WUR.</w:t>
      </w:r>
      <w:bookmarkEnd w:id="0"/>
      <w:r w:rsidR="00162CFE">
        <w:t xml:space="preserve"> </w:t>
      </w:r>
    </w:p>
    <w:p w14:paraId="7DEB7C0E" w14:textId="4D453ECF" w:rsidR="00FC589B" w:rsidRDefault="00FC589B" w:rsidP="00162CFE">
      <w:pPr>
        <w:pStyle w:val="Proposal"/>
      </w:pPr>
      <w:bookmarkStart w:id="1" w:name="_Ref197629814"/>
      <w:r>
        <w:t>To discuss further the MDR value if option 2 would be used.</w:t>
      </w:r>
      <w:bookmarkEnd w:id="1"/>
    </w:p>
    <w:p w14:paraId="5FC6014B" w14:textId="5FB3FD7A" w:rsidR="00C703CB" w:rsidRDefault="001A1A6C" w:rsidP="001A1A6C">
      <w:pPr>
        <w:pStyle w:val="Observation"/>
      </w:pPr>
      <w:bookmarkStart w:id="2" w:name="_Ref197629823"/>
      <w:r>
        <w:t>Option 2 means the MDR for LP-WUS should be tightened to 0.5%.</w:t>
      </w:r>
      <w:bookmarkEnd w:id="2"/>
    </w:p>
    <w:p w14:paraId="58517CA9" w14:textId="77777777" w:rsidR="00FB699D" w:rsidRDefault="00FB699D" w:rsidP="00FB699D">
      <w:pPr>
        <w:pStyle w:val="Proposal"/>
        <w:numPr>
          <w:ilvl w:val="0"/>
          <w:numId w:val="0"/>
        </w:numPr>
        <w:ind w:left="360"/>
      </w:pPr>
    </w:p>
    <w:p w14:paraId="75A6EE95" w14:textId="2E3AFF8B" w:rsidR="00DB237B" w:rsidRDefault="007A1E98" w:rsidP="00DB237B">
      <w:pPr>
        <w:rPr>
          <w:noProof/>
        </w:rPr>
      </w:pPr>
      <w:r>
        <w:rPr>
          <w:noProof/>
        </w:rPr>
        <w:t>I</w:t>
      </w:r>
      <w:r w:rsidR="00DB237B">
        <w:rPr>
          <w:noProof/>
        </w:rPr>
        <w:t>t is not clear that how the UE should be tested if both OOK WUR and OFDM WUR can be supported for the same band. Assuming the REFSENS for OFDM WUR is lower than REFSENS of OOK WUR. For a overlaid signal design of LP-</w:t>
      </w:r>
      <w:r w:rsidR="00DB237B">
        <w:rPr>
          <w:noProof/>
        </w:rPr>
        <w:lastRenderedPageBreak/>
        <w:t>WUS signal, UE can decode either OFDM symbol or OOK symbol and waking up the MR afterwards. This will create a ambiguous situation on the target of the testing, is the OOK WUR or OFDM WUR that responding to the LP-WUS? To solve this ambiguity, a different UE ID should be configured for OFDM WUR and OOK WUR, i.e. the DUT UE ID is set for OOK WUR to test OOK WUR REFSENS but other UE ID set for OFDM WUR.</w:t>
      </w:r>
      <w:r w:rsidR="005B60B2">
        <w:rPr>
          <w:noProof/>
        </w:rPr>
        <w:t xml:space="preserve"> Alternatively, maybe not a bad idea to </w:t>
      </w:r>
      <w:r w:rsidR="003F2A02">
        <w:rPr>
          <w:noProof/>
        </w:rPr>
        <w:t xml:space="preserve">require the same SNR threshold for eithe OFDM and OOK WUR. </w:t>
      </w:r>
      <w:r w:rsidR="009F281B">
        <w:rPr>
          <w:noProof/>
        </w:rPr>
        <w:t>Though this is only from testing perspective if different UE ID canot solve the ambiguity issue.</w:t>
      </w:r>
    </w:p>
    <w:p w14:paraId="201BC144" w14:textId="77777777" w:rsidR="00DB237B" w:rsidRDefault="00DB237B" w:rsidP="00DB237B">
      <w:pPr>
        <w:rPr>
          <w:noProof/>
        </w:rPr>
      </w:pPr>
    </w:p>
    <w:p w14:paraId="63D22059" w14:textId="77777777" w:rsidR="00DB237B" w:rsidRDefault="00DB237B" w:rsidP="00DB237B">
      <w:pPr>
        <w:pStyle w:val="Observation"/>
        <w:rPr>
          <w:noProof/>
        </w:rPr>
      </w:pPr>
      <w:bookmarkStart w:id="3" w:name="_Ref189843997"/>
      <w:r>
        <w:rPr>
          <w:noProof/>
        </w:rPr>
        <w:t>Ambiguity exists for testing REFSENS of two typs of WUR, e.g OOK WUR vs OFDM WUR if the UE support both for the same band.</w:t>
      </w:r>
      <w:bookmarkEnd w:id="3"/>
    </w:p>
    <w:p w14:paraId="0F2FDD96" w14:textId="77777777" w:rsidR="00DB237B" w:rsidRDefault="00DB237B" w:rsidP="00DB237B">
      <w:pPr>
        <w:rPr>
          <w:noProof/>
        </w:rPr>
      </w:pPr>
    </w:p>
    <w:p w14:paraId="3A548282" w14:textId="77777777" w:rsidR="00DB237B" w:rsidRDefault="00DB237B" w:rsidP="00DB237B">
      <w:pPr>
        <w:pStyle w:val="Proposal"/>
        <w:rPr>
          <w:noProof/>
        </w:rPr>
      </w:pPr>
      <w:bookmarkStart w:id="4" w:name="_Ref189844006"/>
      <w:r>
        <w:rPr>
          <w:noProof/>
        </w:rPr>
        <w:t>Configure the DUT UE ID on either OOK part or OFDM part of the LP-WUS when testing only one type of WUR.</w:t>
      </w:r>
      <w:bookmarkEnd w:id="4"/>
    </w:p>
    <w:p w14:paraId="124EDB73" w14:textId="089A8D7D" w:rsidR="009F281B" w:rsidRDefault="009F281B" w:rsidP="00DB237B">
      <w:pPr>
        <w:pStyle w:val="Proposal"/>
        <w:rPr>
          <w:noProof/>
        </w:rPr>
      </w:pPr>
      <w:bookmarkStart w:id="5" w:name="_Ref197676783"/>
      <w:r>
        <w:rPr>
          <w:noProof/>
        </w:rPr>
        <w:t xml:space="preserve">The same SNR of OFDM and OOK for REFSENS </w:t>
      </w:r>
      <w:r w:rsidR="00572A11">
        <w:rPr>
          <w:noProof/>
        </w:rPr>
        <w:t>specification if the ambiguity cannot be solved.</w:t>
      </w:r>
      <w:bookmarkEnd w:id="5"/>
      <w:r>
        <w:rPr>
          <w:noProof/>
        </w:rPr>
        <w:t xml:space="preserve"> </w:t>
      </w:r>
    </w:p>
    <w:p w14:paraId="584C724A" w14:textId="77777777" w:rsidR="00225B48" w:rsidRDefault="00225B48" w:rsidP="00225B48">
      <w:pPr>
        <w:pStyle w:val="Proposal"/>
        <w:numPr>
          <w:ilvl w:val="0"/>
          <w:numId w:val="0"/>
        </w:numPr>
      </w:pPr>
    </w:p>
    <w:p w14:paraId="44DA3C01" w14:textId="19407568" w:rsidR="00CB44A0" w:rsidRPr="00C32235" w:rsidRDefault="0030504B" w:rsidP="00CB44A0">
      <w:pPr>
        <w:rPr>
          <w:lang w:eastAsia="zh-CN"/>
        </w:rPr>
      </w:pPr>
      <w:r>
        <w:rPr>
          <w:lang w:eastAsia="zh-CN"/>
        </w:rPr>
        <w:t xml:space="preserve">Some companies have concern on the testing time, mainly because </w:t>
      </w:r>
      <w:proofErr w:type="gramStart"/>
      <w:r>
        <w:rPr>
          <w:lang w:eastAsia="zh-CN"/>
        </w:rPr>
        <w:t>the</w:t>
      </w:r>
      <w:r w:rsidR="001267F0">
        <w:rPr>
          <w:lang w:eastAsia="zh-CN"/>
        </w:rPr>
        <w:t xml:space="preserve"> </w:t>
      </w:r>
      <w:r w:rsidR="00C32235">
        <w:rPr>
          <w:lang w:eastAsia="zh-CN"/>
        </w:rPr>
        <w:t>it</w:t>
      </w:r>
      <w:proofErr w:type="gramEnd"/>
      <w:r w:rsidR="00C32235">
        <w:rPr>
          <w:lang w:eastAsia="zh-CN"/>
        </w:rPr>
        <w:t xml:space="preserve"> </w:t>
      </w:r>
      <w:r w:rsidR="001267F0">
        <w:rPr>
          <w:lang w:eastAsia="zh-CN"/>
        </w:rPr>
        <w:t xml:space="preserve">may </w:t>
      </w:r>
      <w:r w:rsidR="00C32235">
        <w:rPr>
          <w:lang w:eastAsia="zh-CN"/>
        </w:rPr>
        <w:t>take</w:t>
      </w:r>
      <w:r w:rsidR="001267F0">
        <w:rPr>
          <w:lang w:eastAsia="zh-CN"/>
        </w:rPr>
        <w:t xml:space="preserve"> long </w:t>
      </w:r>
      <w:r w:rsidR="00C32235">
        <w:rPr>
          <w:lang w:eastAsia="zh-CN"/>
        </w:rPr>
        <w:t xml:space="preserve">time </w:t>
      </w:r>
      <w:r w:rsidR="00DC5C87">
        <w:rPr>
          <w:lang w:eastAsia="zh-CN"/>
        </w:rPr>
        <w:t>from transmit</w:t>
      </w:r>
      <w:r w:rsidR="00C32235">
        <w:rPr>
          <w:lang w:eastAsia="zh-CN"/>
        </w:rPr>
        <w:t xml:space="preserve">ting </w:t>
      </w:r>
      <w:r w:rsidR="00DC5C87">
        <w:rPr>
          <w:lang w:eastAsia="zh-CN"/>
        </w:rPr>
        <w:t>the LP-WUS till MR wak</w:t>
      </w:r>
      <w:r w:rsidR="00C32235">
        <w:rPr>
          <w:lang w:eastAsia="zh-CN"/>
        </w:rPr>
        <w:t>ing</w:t>
      </w:r>
      <w:r w:rsidR="00DC5C87">
        <w:rPr>
          <w:lang w:eastAsia="zh-CN"/>
        </w:rPr>
        <w:t xml:space="preserve"> up and monitor</w:t>
      </w:r>
      <w:r w:rsidR="00C32235">
        <w:rPr>
          <w:lang w:eastAsia="zh-CN"/>
        </w:rPr>
        <w:t>ring</w:t>
      </w:r>
      <w:r w:rsidR="00B21FCB">
        <w:rPr>
          <w:lang w:eastAsia="zh-CN"/>
        </w:rPr>
        <w:t xml:space="preserve"> PDCCH</w:t>
      </w:r>
      <w:r w:rsidR="00DC5C87">
        <w:rPr>
          <w:lang w:eastAsia="zh-CN"/>
        </w:rPr>
        <w:t xml:space="preserve">. </w:t>
      </w:r>
      <w:r w:rsidR="00C32235">
        <w:rPr>
          <w:lang w:eastAsia="zh-CN"/>
        </w:rPr>
        <w:t xml:space="preserve">RAN4 may suggest RAN5 a new test mode but we think </w:t>
      </w:r>
      <w:r w:rsidR="004C05FD">
        <w:rPr>
          <w:lang w:eastAsia="zh-CN"/>
        </w:rPr>
        <w:t>t</w:t>
      </w:r>
      <w:r w:rsidR="008275CD">
        <w:rPr>
          <w:lang w:val="en-US"/>
        </w:rPr>
        <w:t xml:space="preserve">his </w:t>
      </w:r>
      <w:r w:rsidR="000D15A5">
        <w:rPr>
          <w:lang w:val="en-US"/>
        </w:rPr>
        <w:t>can be</w:t>
      </w:r>
      <w:r w:rsidR="008275CD">
        <w:rPr>
          <w:lang w:val="en-US"/>
        </w:rPr>
        <w:t xml:space="preserve"> decided by RAN5 </w:t>
      </w:r>
      <w:r w:rsidR="004C05FD">
        <w:rPr>
          <w:lang w:val="en-US"/>
        </w:rPr>
        <w:t xml:space="preserve">and </w:t>
      </w:r>
      <w:r w:rsidR="008275CD">
        <w:rPr>
          <w:lang w:val="en-US"/>
        </w:rPr>
        <w:t>RAN4 can send LS to RAN5 to trigger the discussion.</w:t>
      </w:r>
    </w:p>
    <w:p w14:paraId="6D8FC962" w14:textId="77075E24" w:rsidR="005122B2" w:rsidRPr="00CE6EB7" w:rsidRDefault="006C065A" w:rsidP="00C221D2">
      <w:pPr>
        <w:pStyle w:val="Proposal"/>
        <w:rPr>
          <w:lang w:val="en-US"/>
        </w:rPr>
      </w:pPr>
      <w:bookmarkStart w:id="6" w:name="_Ref165908212"/>
      <w:bookmarkStart w:id="7" w:name="_Ref181650121"/>
      <w:bookmarkStart w:id="8" w:name="_Ref189842766"/>
      <w:r w:rsidRPr="00CE6EB7">
        <w:rPr>
          <w:lang w:val="en-US"/>
        </w:rPr>
        <w:t xml:space="preserve">Send </w:t>
      </w:r>
      <w:proofErr w:type="gramStart"/>
      <w:r w:rsidRPr="00CE6EB7">
        <w:rPr>
          <w:lang w:val="en-US"/>
        </w:rPr>
        <w:t>a LS</w:t>
      </w:r>
      <w:proofErr w:type="gramEnd"/>
      <w:r w:rsidRPr="00CE6EB7">
        <w:rPr>
          <w:lang w:val="en-US"/>
        </w:rPr>
        <w:t xml:space="preserve"> to RAN5 </w:t>
      </w:r>
      <w:bookmarkEnd w:id="6"/>
      <w:bookmarkEnd w:id="7"/>
      <w:r w:rsidR="00A76669">
        <w:rPr>
          <w:lang w:val="en-US"/>
        </w:rPr>
        <w:t>when the test framework is agreed and leave the test mode discussion to RAN5.</w:t>
      </w:r>
      <w:bookmarkEnd w:id="8"/>
    </w:p>
    <w:p w14:paraId="04F79E6D" w14:textId="77777777" w:rsidR="00A97DBF" w:rsidRPr="00527E8B" w:rsidRDefault="00A97DBF" w:rsidP="001D60AF">
      <w:pPr>
        <w:overflowPunct w:val="0"/>
        <w:autoSpaceDE w:val="0"/>
        <w:autoSpaceDN w:val="0"/>
        <w:adjustRightInd w:val="0"/>
        <w:spacing w:beforeLines="50" w:before="120" w:after="0"/>
        <w:ind w:left="432"/>
        <w:rPr>
          <w:bCs/>
          <w:lang w:val="en-US"/>
        </w:rPr>
      </w:pPr>
    </w:p>
    <w:p w14:paraId="57022FC3" w14:textId="77777777" w:rsidR="00E2572C" w:rsidRPr="00F102E6" w:rsidRDefault="00E2572C" w:rsidP="00E2572C">
      <w:pPr>
        <w:pStyle w:val="Heading1"/>
      </w:pPr>
      <w:r w:rsidRPr="00F102E6">
        <w:t>Conclusions</w:t>
      </w:r>
    </w:p>
    <w:p w14:paraId="09EF2AA1" w14:textId="462FD41F" w:rsidR="00034B6B" w:rsidRDefault="00422025" w:rsidP="009F5C86">
      <w:r w:rsidRPr="00F102E6">
        <w:t>In this contribution</w:t>
      </w:r>
      <w:r w:rsidR="00760997" w:rsidRPr="00F102E6">
        <w:t xml:space="preserve">, </w:t>
      </w:r>
      <w:r w:rsidR="00BF17AA" w:rsidRPr="00F102E6">
        <w:t xml:space="preserve">we present our view on </w:t>
      </w:r>
      <w:r w:rsidR="00837FE6">
        <w:t xml:space="preserve">WUR RF </w:t>
      </w:r>
      <w:r w:rsidR="00AA77D0">
        <w:t>testability</w:t>
      </w:r>
      <w:r w:rsidR="00837FE6">
        <w:t xml:space="preserve"> </w:t>
      </w:r>
      <w:r w:rsidR="00760997" w:rsidRPr="00F102E6">
        <w:t>with below proposal:</w:t>
      </w:r>
    </w:p>
    <w:p w14:paraId="23D75BDF" w14:textId="2DB902F6" w:rsidR="002F4D10" w:rsidRDefault="00A4489C" w:rsidP="009F5C86">
      <w:pPr>
        <w:rPr>
          <w:lang w:val="en-US"/>
        </w:rPr>
      </w:pPr>
      <w:r>
        <w:rPr>
          <w:lang w:val="en-US"/>
        </w:rPr>
        <w:fldChar w:fldCharType="begin"/>
      </w:r>
      <w:r>
        <w:rPr>
          <w:lang w:val="en-US"/>
        </w:rPr>
        <w:instrText xml:space="preserve"> REF _Ref189842745 \n \h </w:instrText>
      </w:r>
      <w:r>
        <w:rPr>
          <w:lang w:val="en-US"/>
        </w:rPr>
      </w:r>
      <w:r>
        <w:rPr>
          <w:lang w:val="en-US"/>
        </w:rPr>
        <w:fldChar w:fldCharType="separate"/>
      </w:r>
      <w:r w:rsidR="00E561DF">
        <w:rPr>
          <w:lang w:val="en-US"/>
        </w:rPr>
        <w:t>Proposal-1:</w:t>
      </w:r>
      <w:r>
        <w:rPr>
          <w:lang w:val="en-US"/>
        </w:rPr>
        <w:fldChar w:fldCharType="end"/>
      </w:r>
      <w:r>
        <w:rPr>
          <w:lang w:val="en-US"/>
        </w:rPr>
        <w:t xml:space="preserve"> </w:t>
      </w:r>
      <w:r>
        <w:rPr>
          <w:lang w:val="en-US"/>
        </w:rPr>
        <w:fldChar w:fldCharType="begin"/>
      </w:r>
      <w:r>
        <w:rPr>
          <w:lang w:val="en-US"/>
        </w:rPr>
        <w:instrText xml:space="preserve"> REF _Ref189842745 \h </w:instrText>
      </w:r>
      <w:r>
        <w:rPr>
          <w:lang w:val="en-US"/>
        </w:rPr>
      </w:r>
      <w:r>
        <w:rPr>
          <w:lang w:val="en-US"/>
        </w:rPr>
        <w:fldChar w:fldCharType="separate"/>
      </w:r>
      <w:r w:rsidR="00E561DF">
        <w:t xml:space="preserve">Option 1 should be used for testing </w:t>
      </w:r>
      <w:proofErr w:type="gramStart"/>
      <w:r w:rsidR="00E561DF">
        <w:t>framework</w:t>
      </w:r>
      <w:proofErr w:type="gramEnd"/>
      <w:r w:rsidR="00E561DF">
        <w:t xml:space="preserve"> of RF requirement for WUR.</w:t>
      </w:r>
      <w:r>
        <w:rPr>
          <w:lang w:val="en-US"/>
        </w:rPr>
        <w:fldChar w:fldCharType="end"/>
      </w:r>
    </w:p>
    <w:p w14:paraId="7E7DB44E" w14:textId="01E6069E" w:rsidR="00D7615D" w:rsidRDefault="00D7615D" w:rsidP="009F5C86">
      <w:pPr>
        <w:rPr>
          <w:lang w:val="en-US"/>
        </w:rPr>
      </w:pPr>
      <w:r>
        <w:rPr>
          <w:lang w:val="en-US"/>
        </w:rPr>
        <w:fldChar w:fldCharType="begin"/>
      </w:r>
      <w:r>
        <w:rPr>
          <w:lang w:val="en-US"/>
        </w:rPr>
        <w:instrText xml:space="preserve"> REF _Ref197629814 \n \h </w:instrText>
      </w:r>
      <w:r>
        <w:rPr>
          <w:lang w:val="en-US"/>
        </w:rPr>
      </w:r>
      <w:r>
        <w:rPr>
          <w:lang w:val="en-US"/>
        </w:rPr>
        <w:fldChar w:fldCharType="separate"/>
      </w:r>
      <w:r w:rsidR="00E561DF">
        <w:rPr>
          <w:lang w:val="en-US"/>
        </w:rPr>
        <w:t>Proposal-2:</w:t>
      </w:r>
      <w:r>
        <w:rPr>
          <w:lang w:val="en-US"/>
        </w:rPr>
        <w:fldChar w:fldCharType="end"/>
      </w:r>
      <w:r>
        <w:rPr>
          <w:lang w:val="en-US"/>
        </w:rPr>
        <w:fldChar w:fldCharType="begin"/>
      </w:r>
      <w:r>
        <w:rPr>
          <w:lang w:val="en-US"/>
        </w:rPr>
        <w:instrText xml:space="preserve"> REF _Ref197629814 \h </w:instrText>
      </w:r>
      <w:r>
        <w:rPr>
          <w:lang w:val="en-US"/>
        </w:rPr>
      </w:r>
      <w:r>
        <w:rPr>
          <w:lang w:val="en-US"/>
        </w:rPr>
        <w:fldChar w:fldCharType="separate"/>
      </w:r>
      <w:r w:rsidR="00E561DF">
        <w:t>To discuss further the MDR value if option 2 would be used.</w:t>
      </w:r>
      <w:r>
        <w:rPr>
          <w:lang w:val="en-US"/>
        </w:rPr>
        <w:fldChar w:fldCharType="end"/>
      </w:r>
    </w:p>
    <w:p w14:paraId="08B9B180" w14:textId="0120671B" w:rsidR="00D7615D" w:rsidRDefault="00D7615D" w:rsidP="009F5C86">
      <w:pPr>
        <w:rPr>
          <w:lang w:val="en-US"/>
        </w:rPr>
      </w:pPr>
      <w:r>
        <w:rPr>
          <w:lang w:val="en-US"/>
        </w:rPr>
        <w:fldChar w:fldCharType="begin"/>
      </w:r>
      <w:r>
        <w:rPr>
          <w:lang w:val="en-US"/>
        </w:rPr>
        <w:instrText xml:space="preserve"> REF _Ref197629823 \n \h </w:instrText>
      </w:r>
      <w:r>
        <w:rPr>
          <w:lang w:val="en-US"/>
        </w:rPr>
      </w:r>
      <w:r>
        <w:rPr>
          <w:lang w:val="en-US"/>
        </w:rPr>
        <w:fldChar w:fldCharType="separate"/>
      </w:r>
      <w:r w:rsidR="00E561DF">
        <w:rPr>
          <w:lang w:val="en-US"/>
        </w:rPr>
        <w:t>Observation 1</w:t>
      </w:r>
      <w:r>
        <w:rPr>
          <w:lang w:val="en-US"/>
        </w:rPr>
        <w:fldChar w:fldCharType="end"/>
      </w:r>
      <w:r>
        <w:rPr>
          <w:lang w:val="en-US"/>
        </w:rPr>
        <w:t xml:space="preserve"> </w:t>
      </w:r>
      <w:r>
        <w:rPr>
          <w:lang w:val="en-US"/>
        </w:rPr>
        <w:fldChar w:fldCharType="begin"/>
      </w:r>
      <w:r>
        <w:rPr>
          <w:lang w:val="en-US"/>
        </w:rPr>
        <w:instrText xml:space="preserve"> REF _Ref197629823 \h </w:instrText>
      </w:r>
      <w:r>
        <w:rPr>
          <w:lang w:val="en-US"/>
        </w:rPr>
      </w:r>
      <w:r>
        <w:rPr>
          <w:lang w:val="en-US"/>
        </w:rPr>
        <w:fldChar w:fldCharType="separate"/>
      </w:r>
      <w:r w:rsidR="00E561DF">
        <w:t>Option 2 means the MDR for LP-WUS should be tightened to 0.5%.</w:t>
      </w:r>
      <w:r>
        <w:rPr>
          <w:lang w:val="en-US"/>
        </w:rPr>
        <w:fldChar w:fldCharType="end"/>
      </w:r>
    </w:p>
    <w:p w14:paraId="4A6CDA4B" w14:textId="7E05142B" w:rsidR="00CA2008" w:rsidRDefault="00CA2008" w:rsidP="009F5C86">
      <w:pPr>
        <w:rPr>
          <w:lang w:val="en-US"/>
        </w:rPr>
      </w:pPr>
      <w:r>
        <w:rPr>
          <w:lang w:val="en-US"/>
        </w:rPr>
        <w:fldChar w:fldCharType="begin"/>
      </w:r>
      <w:r>
        <w:rPr>
          <w:lang w:val="en-US"/>
        </w:rPr>
        <w:instrText xml:space="preserve"> REF _Ref189843997 \n \h </w:instrText>
      </w:r>
      <w:r>
        <w:rPr>
          <w:lang w:val="en-US"/>
        </w:rPr>
      </w:r>
      <w:r>
        <w:rPr>
          <w:lang w:val="en-US"/>
        </w:rPr>
        <w:fldChar w:fldCharType="separate"/>
      </w:r>
      <w:r w:rsidR="00E561DF">
        <w:rPr>
          <w:lang w:val="en-US"/>
        </w:rPr>
        <w:t>Observation 2</w:t>
      </w:r>
      <w:r>
        <w:rPr>
          <w:lang w:val="en-US"/>
        </w:rPr>
        <w:fldChar w:fldCharType="end"/>
      </w:r>
      <w:r>
        <w:rPr>
          <w:lang w:val="en-US"/>
        </w:rPr>
        <w:t xml:space="preserve"> </w:t>
      </w:r>
      <w:r>
        <w:rPr>
          <w:lang w:val="en-US"/>
        </w:rPr>
        <w:fldChar w:fldCharType="begin"/>
      </w:r>
      <w:r>
        <w:rPr>
          <w:lang w:val="en-US"/>
        </w:rPr>
        <w:instrText xml:space="preserve"> REF _Ref189843997 \h </w:instrText>
      </w:r>
      <w:r>
        <w:rPr>
          <w:lang w:val="en-US"/>
        </w:rPr>
      </w:r>
      <w:r>
        <w:rPr>
          <w:lang w:val="en-US"/>
        </w:rPr>
        <w:fldChar w:fldCharType="separate"/>
      </w:r>
      <w:r w:rsidR="00E561DF">
        <w:rPr>
          <w:noProof/>
        </w:rPr>
        <w:t>Ambiguity exists for testing REFSENS of two typs of WUR, e.g OOK WUR vs OFDM WUR if the UE support both for the same band.</w:t>
      </w:r>
      <w:r>
        <w:rPr>
          <w:lang w:val="en-US"/>
        </w:rPr>
        <w:fldChar w:fldCharType="end"/>
      </w:r>
    </w:p>
    <w:p w14:paraId="683C95EB" w14:textId="7094B202" w:rsidR="00CA2008" w:rsidRDefault="00CA2008" w:rsidP="009F5C86">
      <w:pPr>
        <w:rPr>
          <w:lang w:val="en-US"/>
        </w:rPr>
      </w:pPr>
      <w:r>
        <w:rPr>
          <w:lang w:val="en-US"/>
        </w:rPr>
        <w:fldChar w:fldCharType="begin"/>
      </w:r>
      <w:r>
        <w:rPr>
          <w:lang w:val="en-US"/>
        </w:rPr>
        <w:instrText xml:space="preserve"> REF _Ref189844006 \n \h </w:instrText>
      </w:r>
      <w:r>
        <w:rPr>
          <w:lang w:val="en-US"/>
        </w:rPr>
      </w:r>
      <w:r>
        <w:rPr>
          <w:lang w:val="en-US"/>
        </w:rPr>
        <w:fldChar w:fldCharType="separate"/>
      </w:r>
      <w:r w:rsidR="00E561DF">
        <w:rPr>
          <w:lang w:val="en-US"/>
        </w:rPr>
        <w:t>Proposal-3:</w:t>
      </w:r>
      <w:r>
        <w:rPr>
          <w:lang w:val="en-US"/>
        </w:rPr>
        <w:fldChar w:fldCharType="end"/>
      </w:r>
      <w:r>
        <w:rPr>
          <w:lang w:val="en-US"/>
        </w:rPr>
        <w:t xml:space="preserve"> </w:t>
      </w:r>
      <w:r>
        <w:rPr>
          <w:lang w:val="en-US"/>
        </w:rPr>
        <w:fldChar w:fldCharType="begin"/>
      </w:r>
      <w:r>
        <w:rPr>
          <w:lang w:val="en-US"/>
        </w:rPr>
        <w:instrText xml:space="preserve"> REF _Ref189844006 \h </w:instrText>
      </w:r>
      <w:r>
        <w:rPr>
          <w:lang w:val="en-US"/>
        </w:rPr>
      </w:r>
      <w:r>
        <w:rPr>
          <w:lang w:val="en-US"/>
        </w:rPr>
        <w:fldChar w:fldCharType="separate"/>
      </w:r>
      <w:r w:rsidR="00E561DF">
        <w:rPr>
          <w:noProof/>
        </w:rPr>
        <w:t>Configure the DUT UE ID on either OOK part or OFDM part of the LP-WUS when testing only one type of WUR.</w:t>
      </w:r>
      <w:r>
        <w:rPr>
          <w:lang w:val="en-US"/>
        </w:rPr>
        <w:fldChar w:fldCharType="end"/>
      </w:r>
    </w:p>
    <w:p w14:paraId="57883D63" w14:textId="1F406E2A" w:rsidR="00E561DF" w:rsidRDefault="00E561DF" w:rsidP="009F5C86">
      <w:pPr>
        <w:rPr>
          <w:lang w:val="en-US"/>
        </w:rPr>
      </w:pPr>
      <w:r>
        <w:rPr>
          <w:lang w:val="en-US"/>
        </w:rPr>
        <w:fldChar w:fldCharType="begin"/>
      </w:r>
      <w:r>
        <w:rPr>
          <w:lang w:val="en-US"/>
        </w:rPr>
        <w:instrText xml:space="preserve"> REF _Ref197676783 \n \h </w:instrText>
      </w:r>
      <w:r>
        <w:rPr>
          <w:lang w:val="en-US"/>
        </w:rPr>
      </w:r>
      <w:r>
        <w:rPr>
          <w:lang w:val="en-US"/>
        </w:rPr>
        <w:fldChar w:fldCharType="separate"/>
      </w:r>
      <w:r>
        <w:rPr>
          <w:lang w:val="en-US"/>
        </w:rPr>
        <w:t>Proposal-4:</w:t>
      </w:r>
      <w:r>
        <w:rPr>
          <w:lang w:val="en-US"/>
        </w:rPr>
        <w:fldChar w:fldCharType="end"/>
      </w:r>
      <w:r>
        <w:rPr>
          <w:lang w:val="en-US"/>
        </w:rPr>
        <w:fldChar w:fldCharType="begin"/>
      </w:r>
      <w:r>
        <w:rPr>
          <w:lang w:val="en-US"/>
        </w:rPr>
        <w:instrText xml:space="preserve"> REF _Ref197676783 \h </w:instrText>
      </w:r>
      <w:r>
        <w:rPr>
          <w:lang w:val="en-US"/>
        </w:rPr>
      </w:r>
      <w:r>
        <w:rPr>
          <w:lang w:val="en-US"/>
        </w:rPr>
        <w:fldChar w:fldCharType="separate"/>
      </w:r>
      <w:r>
        <w:rPr>
          <w:noProof/>
        </w:rPr>
        <w:t>The same SNR of OFDM and OOK for REFSENS specification if the ambiguity cannot be solved.</w:t>
      </w:r>
      <w:r>
        <w:rPr>
          <w:lang w:val="en-US"/>
        </w:rPr>
        <w:fldChar w:fldCharType="end"/>
      </w:r>
    </w:p>
    <w:p w14:paraId="0C99E85B" w14:textId="03F3C063" w:rsidR="00A4489C" w:rsidRPr="002F4D10" w:rsidRDefault="00A4489C" w:rsidP="009F5C86">
      <w:pPr>
        <w:rPr>
          <w:lang w:val="en-US"/>
        </w:rPr>
      </w:pPr>
      <w:r>
        <w:rPr>
          <w:lang w:val="en-US"/>
        </w:rPr>
        <w:fldChar w:fldCharType="begin"/>
      </w:r>
      <w:r>
        <w:rPr>
          <w:lang w:val="en-US"/>
        </w:rPr>
        <w:instrText xml:space="preserve"> REF _Ref189842766 \n \h </w:instrText>
      </w:r>
      <w:r>
        <w:rPr>
          <w:lang w:val="en-US"/>
        </w:rPr>
      </w:r>
      <w:r>
        <w:rPr>
          <w:lang w:val="en-US"/>
        </w:rPr>
        <w:fldChar w:fldCharType="separate"/>
      </w:r>
      <w:r w:rsidR="00E561DF">
        <w:rPr>
          <w:lang w:val="en-US"/>
        </w:rPr>
        <w:t>Proposal-5:</w:t>
      </w:r>
      <w:r>
        <w:rPr>
          <w:lang w:val="en-US"/>
        </w:rPr>
        <w:fldChar w:fldCharType="end"/>
      </w:r>
      <w:r>
        <w:rPr>
          <w:lang w:val="en-US"/>
        </w:rPr>
        <w:t xml:space="preserve"> </w:t>
      </w:r>
      <w:r>
        <w:rPr>
          <w:lang w:val="en-US"/>
        </w:rPr>
        <w:fldChar w:fldCharType="begin"/>
      </w:r>
      <w:r>
        <w:rPr>
          <w:lang w:val="en-US"/>
        </w:rPr>
        <w:instrText xml:space="preserve"> REF _Ref189842766 \h </w:instrText>
      </w:r>
      <w:r>
        <w:rPr>
          <w:lang w:val="en-US"/>
        </w:rPr>
      </w:r>
      <w:r>
        <w:rPr>
          <w:lang w:val="en-US"/>
        </w:rPr>
        <w:fldChar w:fldCharType="separate"/>
      </w:r>
      <w:r w:rsidR="00E561DF" w:rsidRPr="00CE6EB7">
        <w:rPr>
          <w:lang w:val="en-US"/>
        </w:rPr>
        <w:t xml:space="preserve">Send </w:t>
      </w:r>
      <w:proofErr w:type="gramStart"/>
      <w:r w:rsidR="00E561DF" w:rsidRPr="00CE6EB7">
        <w:rPr>
          <w:lang w:val="en-US"/>
        </w:rPr>
        <w:t>a LS</w:t>
      </w:r>
      <w:proofErr w:type="gramEnd"/>
      <w:r w:rsidR="00E561DF" w:rsidRPr="00CE6EB7">
        <w:rPr>
          <w:lang w:val="en-US"/>
        </w:rPr>
        <w:t xml:space="preserve"> to RAN5 </w:t>
      </w:r>
      <w:r w:rsidR="00E561DF">
        <w:rPr>
          <w:lang w:val="en-US"/>
        </w:rPr>
        <w:t>when the test framework is agreed and leave the test mode discussion to RAN5.</w:t>
      </w:r>
      <w:r>
        <w:rPr>
          <w:lang w:val="en-US"/>
        </w:rPr>
        <w:fldChar w:fldCharType="end"/>
      </w:r>
    </w:p>
    <w:p w14:paraId="2263E547" w14:textId="77777777" w:rsidR="009506E1" w:rsidRPr="00F102E6" w:rsidRDefault="009506E1" w:rsidP="009506E1">
      <w:pPr>
        <w:pStyle w:val="Heading1"/>
      </w:pPr>
      <w:r w:rsidRPr="00F102E6">
        <w:t>References</w:t>
      </w:r>
    </w:p>
    <w:p w14:paraId="63E97BC6" w14:textId="25AFAD39" w:rsidR="00B211BC" w:rsidRPr="00B211BC" w:rsidRDefault="00975CAD" w:rsidP="00B211BC">
      <w:pPr>
        <w:pStyle w:val="ListParagraph"/>
        <w:numPr>
          <w:ilvl w:val="0"/>
          <w:numId w:val="9"/>
        </w:numPr>
      </w:pPr>
      <w:r w:rsidRPr="00975CAD">
        <w:t>R4-2505234</w:t>
      </w:r>
      <w:r w:rsidR="00B211BC" w:rsidRPr="00B211BC">
        <w:t xml:space="preserve">, </w:t>
      </w:r>
      <w:r w:rsidR="002779BF" w:rsidRPr="002779BF">
        <w:t>WF for [114bis][131] NR_LPWUS_UERF</w:t>
      </w:r>
      <w:r w:rsidR="00B211BC" w:rsidRPr="00B211BC">
        <w:t>, vivo</w:t>
      </w:r>
    </w:p>
    <w:sectPr w:rsidR="00B211BC" w:rsidRPr="00B211BC"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8A16A" w14:textId="77777777" w:rsidR="00CD3DDC" w:rsidRDefault="00CD3DDC">
      <w:r>
        <w:separator/>
      </w:r>
    </w:p>
  </w:endnote>
  <w:endnote w:type="continuationSeparator" w:id="0">
    <w:p w14:paraId="560A0240" w14:textId="77777777" w:rsidR="00CD3DDC" w:rsidRDefault="00CD3DDC">
      <w:r>
        <w:continuationSeparator/>
      </w:r>
    </w:p>
  </w:endnote>
  <w:endnote w:type="continuationNotice" w:id="1">
    <w:p w14:paraId="35E5A7F1" w14:textId="77777777" w:rsidR="00CD3DDC" w:rsidRDefault="00CD3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28AF4" w14:textId="77777777" w:rsidR="00CD3DDC" w:rsidRDefault="00CD3DDC">
      <w:r>
        <w:separator/>
      </w:r>
    </w:p>
  </w:footnote>
  <w:footnote w:type="continuationSeparator" w:id="0">
    <w:p w14:paraId="126D03BC" w14:textId="77777777" w:rsidR="00CD3DDC" w:rsidRDefault="00CD3DDC">
      <w:r>
        <w:continuationSeparator/>
      </w:r>
    </w:p>
  </w:footnote>
  <w:footnote w:type="continuationNotice" w:id="1">
    <w:p w14:paraId="3B086ECD" w14:textId="77777777" w:rsidR="00CD3DDC" w:rsidRDefault="00CD3D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D48E8"/>
    <w:multiLevelType w:val="hybridMultilevel"/>
    <w:tmpl w:val="D2EC1D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8BE6C11"/>
    <w:multiLevelType w:val="hybridMultilevel"/>
    <w:tmpl w:val="27C63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C350B6"/>
    <w:multiLevelType w:val="hybridMultilevel"/>
    <w:tmpl w:val="D416073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1F0708E9"/>
    <w:multiLevelType w:val="hybridMultilevel"/>
    <w:tmpl w:val="D416073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15C7492"/>
    <w:multiLevelType w:val="hybridMultilevel"/>
    <w:tmpl w:val="D2EC1D26"/>
    <w:lvl w:ilvl="0" w:tplc="7398E80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A8401F"/>
    <w:multiLevelType w:val="hybridMultilevel"/>
    <w:tmpl w:val="D870BF3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352EA"/>
    <w:multiLevelType w:val="hybridMultilevel"/>
    <w:tmpl w:val="D870BF3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7F7CC0"/>
    <w:multiLevelType w:val="hybridMultilevel"/>
    <w:tmpl w:val="D870BF3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83AE542E"/>
    <w:lvl w:ilvl="0" w:tplc="CF0A4236">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600881"/>
    <w:multiLevelType w:val="hybridMultilevel"/>
    <w:tmpl w:val="C55E48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5BF11CE"/>
    <w:multiLevelType w:val="hybridMultilevel"/>
    <w:tmpl w:val="D2EC1D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7DB1CE9"/>
    <w:multiLevelType w:val="hybridMultilevel"/>
    <w:tmpl w:val="8208054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70B77D40"/>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2DD5039"/>
    <w:multiLevelType w:val="hybridMultilevel"/>
    <w:tmpl w:val="F2DEF240"/>
    <w:lvl w:ilvl="0" w:tplc="1B5AB29E">
      <w:start w:val="1"/>
      <w:numFmt w:val="decimal"/>
      <w:lvlText w:val="%1."/>
      <w:lvlJc w:val="left"/>
      <w:pPr>
        <w:ind w:left="1080" w:hanging="360"/>
      </w:pPr>
      <w:rPr>
        <w:rFonts w:ascii="Times New Roman" w:eastAsia="SimSun"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6854417">
    <w:abstractNumId w:val="15"/>
  </w:num>
  <w:num w:numId="2" w16cid:durableId="1452671420">
    <w:abstractNumId w:val="14"/>
  </w:num>
  <w:num w:numId="3" w16cid:durableId="1636400845">
    <w:abstractNumId w:val="40"/>
  </w:num>
  <w:num w:numId="4" w16cid:durableId="767240986">
    <w:abstractNumId w:val="4"/>
  </w:num>
  <w:num w:numId="5" w16cid:durableId="1554385258">
    <w:abstractNumId w:val="24"/>
  </w:num>
  <w:num w:numId="6" w16cid:durableId="443303153">
    <w:abstractNumId w:val="18"/>
  </w:num>
  <w:num w:numId="7" w16cid:durableId="1541819413">
    <w:abstractNumId w:val="17"/>
  </w:num>
  <w:num w:numId="8" w16cid:durableId="1454905180">
    <w:abstractNumId w:val="28"/>
  </w:num>
  <w:num w:numId="9" w16cid:durableId="569196071">
    <w:abstractNumId w:val="10"/>
  </w:num>
  <w:num w:numId="10" w16cid:durableId="1256984514">
    <w:abstractNumId w:val="27"/>
  </w:num>
  <w:num w:numId="11" w16cid:durableId="564604386">
    <w:abstractNumId w:val="11"/>
  </w:num>
  <w:num w:numId="12" w16cid:durableId="453452021">
    <w:abstractNumId w:val="41"/>
  </w:num>
  <w:num w:numId="13" w16cid:durableId="1929650208">
    <w:abstractNumId w:val="39"/>
  </w:num>
  <w:num w:numId="14" w16cid:durableId="667754927">
    <w:abstractNumId w:val="2"/>
  </w:num>
  <w:num w:numId="15" w16cid:durableId="1543248800">
    <w:abstractNumId w:val="32"/>
  </w:num>
  <w:num w:numId="16" w16cid:durableId="208227223">
    <w:abstractNumId w:val="16"/>
  </w:num>
  <w:num w:numId="17" w16cid:durableId="1168254346">
    <w:abstractNumId w:val="1"/>
  </w:num>
  <w:num w:numId="18" w16cid:durableId="888346523">
    <w:abstractNumId w:val="3"/>
  </w:num>
  <w:num w:numId="19" w16cid:durableId="1466702233">
    <w:abstractNumId w:val="26"/>
  </w:num>
  <w:num w:numId="20" w16cid:durableId="1949044110">
    <w:abstractNumId w:val="29"/>
  </w:num>
  <w:num w:numId="21" w16cid:durableId="628365215">
    <w:abstractNumId w:val="20"/>
  </w:num>
  <w:num w:numId="22" w16cid:durableId="682784215">
    <w:abstractNumId w:val="6"/>
  </w:num>
  <w:num w:numId="23" w16cid:durableId="431051559">
    <w:abstractNumId w:val="8"/>
  </w:num>
  <w:num w:numId="24" w16cid:durableId="1888370819">
    <w:abstractNumId w:val="0"/>
  </w:num>
  <w:num w:numId="25" w16cid:durableId="446583130">
    <w:abstractNumId w:val="13"/>
  </w:num>
  <w:num w:numId="26" w16cid:durableId="804006689">
    <w:abstractNumId w:val="25"/>
  </w:num>
  <w:num w:numId="27" w16cid:durableId="9920668">
    <w:abstractNumId w:val="22"/>
  </w:num>
  <w:num w:numId="28" w16cid:durableId="1683240724">
    <w:abstractNumId w:val="35"/>
  </w:num>
  <w:num w:numId="29" w16cid:durableId="1360551424">
    <w:abstractNumId w:val="38"/>
  </w:num>
  <w:num w:numId="30" w16cid:durableId="763306874">
    <w:abstractNumId w:val="5"/>
  </w:num>
  <w:num w:numId="31" w16cid:durableId="349380710">
    <w:abstractNumId w:val="30"/>
  </w:num>
  <w:num w:numId="32" w16cid:durableId="36665487">
    <w:abstractNumId w:val="36"/>
  </w:num>
  <w:num w:numId="33" w16cid:durableId="1149324378">
    <w:abstractNumId w:val="34"/>
  </w:num>
  <w:num w:numId="34" w16cid:durableId="393436494">
    <w:abstractNumId w:val="9"/>
  </w:num>
  <w:num w:numId="35" w16cid:durableId="1835679354">
    <w:abstractNumId w:val="21"/>
  </w:num>
  <w:num w:numId="36" w16cid:durableId="2054386052">
    <w:abstractNumId w:val="7"/>
  </w:num>
  <w:num w:numId="37" w16cid:durableId="1695577602">
    <w:abstractNumId w:val="37"/>
  </w:num>
  <w:num w:numId="38" w16cid:durableId="862328981">
    <w:abstractNumId w:val="19"/>
  </w:num>
  <w:num w:numId="39" w16cid:durableId="69893354">
    <w:abstractNumId w:val="12"/>
  </w:num>
  <w:num w:numId="40" w16cid:durableId="380178005">
    <w:abstractNumId w:val="23"/>
  </w:num>
  <w:num w:numId="41" w16cid:durableId="750852219">
    <w:abstractNumId w:val="33"/>
  </w:num>
  <w:num w:numId="42" w16cid:durableId="620261665">
    <w:abstractNumId w:val="31"/>
  </w:num>
  <w:num w:numId="43" w16cid:durableId="407965476">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150"/>
    <w:rsid w:val="0000323E"/>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688"/>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43E5"/>
    <w:rsid w:val="00054742"/>
    <w:rsid w:val="000548E5"/>
    <w:rsid w:val="00054BEC"/>
    <w:rsid w:val="0005543B"/>
    <w:rsid w:val="000561ED"/>
    <w:rsid w:val="00056D01"/>
    <w:rsid w:val="00057082"/>
    <w:rsid w:val="00057821"/>
    <w:rsid w:val="00057B21"/>
    <w:rsid w:val="0006072E"/>
    <w:rsid w:val="00060F41"/>
    <w:rsid w:val="00061143"/>
    <w:rsid w:val="000613BD"/>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3405"/>
    <w:rsid w:val="000747A7"/>
    <w:rsid w:val="000747B8"/>
    <w:rsid w:val="000747F4"/>
    <w:rsid w:val="00074C71"/>
    <w:rsid w:val="00074E32"/>
    <w:rsid w:val="0007518E"/>
    <w:rsid w:val="0007520C"/>
    <w:rsid w:val="00077D68"/>
    <w:rsid w:val="00077DE3"/>
    <w:rsid w:val="00080131"/>
    <w:rsid w:val="00080381"/>
    <w:rsid w:val="000803B2"/>
    <w:rsid w:val="000806EC"/>
    <w:rsid w:val="00080E61"/>
    <w:rsid w:val="0008150C"/>
    <w:rsid w:val="000818FA"/>
    <w:rsid w:val="00081975"/>
    <w:rsid w:val="00081BB5"/>
    <w:rsid w:val="00083270"/>
    <w:rsid w:val="000838FC"/>
    <w:rsid w:val="00083E78"/>
    <w:rsid w:val="0008513F"/>
    <w:rsid w:val="00085BCA"/>
    <w:rsid w:val="00087285"/>
    <w:rsid w:val="00087912"/>
    <w:rsid w:val="00087F68"/>
    <w:rsid w:val="00090220"/>
    <w:rsid w:val="0009055A"/>
    <w:rsid w:val="00090C34"/>
    <w:rsid w:val="0009106C"/>
    <w:rsid w:val="0009164C"/>
    <w:rsid w:val="000918F7"/>
    <w:rsid w:val="00091A91"/>
    <w:rsid w:val="0009211E"/>
    <w:rsid w:val="00093210"/>
    <w:rsid w:val="00093671"/>
    <w:rsid w:val="00093AF4"/>
    <w:rsid w:val="00093C10"/>
    <w:rsid w:val="00093C40"/>
    <w:rsid w:val="00094F79"/>
    <w:rsid w:val="00095574"/>
    <w:rsid w:val="00095FA1"/>
    <w:rsid w:val="0009695B"/>
    <w:rsid w:val="000972C2"/>
    <w:rsid w:val="000A05E4"/>
    <w:rsid w:val="000A0AB2"/>
    <w:rsid w:val="000A0C10"/>
    <w:rsid w:val="000A0F61"/>
    <w:rsid w:val="000A17F1"/>
    <w:rsid w:val="000A19CD"/>
    <w:rsid w:val="000A1A21"/>
    <w:rsid w:val="000A2C27"/>
    <w:rsid w:val="000A3194"/>
    <w:rsid w:val="000A4A42"/>
    <w:rsid w:val="000A5706"/>
    <w:rsid w:val="000A6DB8"/>
    <w:rsid w:val="000A70F9"/>
    <w:rsid w:val="000B05C5"/>
    <w:rsid w:val="000B06D9"/>
    <w:rsid w:val="000B0DD4"/>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5A5"/>
    <w:rsid w:val="000D16E5"/>
    <w:rsid w:val="000D218B"/>
    <w:rsid w:val="000D2347"/>
    <w:rsid w:val="000D3B44"/>
    <w:rsid w:val="000D3C13"/>
    <w:rsid w:val="000D3CAF"/>
    <w:rsid w:val="000D474E"/>
    <w:rsid w:val="000D481D"/>
    <w:rsid w:val="000D497B"/>
    <w:rsid w:val="000D55C7"/>
    <w:rsid w:val="000D5E8D"/>
    <w:rsid w:val="000D7070"/>
    <w:rsid w:val="000D7750"/>
    <w:rsid w:val="000D7BD6"/>
    <w:rsid w:val="000E26F7"/>
    <w:rsid w:val="000E27FB"/>
    <w:rsid w:val="000E296B"/>
    <w:rsid w:val="000E3748"/>
    <w:rsid w:val="000E43DD"/>
    <w:rsid w:val="000E5643"/>
    <w:rsid w:val="000E59B3"/>
    <w:rsid w:val="000E5C46"/>
    <w:rsid w:val="000E5D87"/>
    <w:rsid w:val="000E74BB"/>
    <w:rsid w:val="000E7599"/>
    <w:rsid w:val="000F0493"/>
    <w:rsid w:val="000F060A"/>
    <w:rsid w:val="000F074F"/>
    <w:rsid w:val="000F09D3"/>
    <w:rsid w:val="000F1352"/>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1D"/>
    <w:rsid w:val="0010279D"/>
    <w:rsid w:val="00102F19"/>
    <w:rsid w:val="00103479"/>
    <w:rsid w:val="00103C2E"/>
    <w:rsid w:val="00103CC1"/>
    <w:rsid w:val="001045F8"/>
    <w:rsid w:val="0010526A"/>
    <w:rsid w:val="00105CBB"/>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21B5"/>
    <w:rsid w:val="00122E47"/>
    <w:rsid w:val="001232A9"/>
    <w:rsid w:val="001240FF"/>
    <w:rsid w:val="001242F4"/>
    <w:rsid w:val="00124AB3"/>
    <w:rsid w:val="00124EE2"/>
    <w:rsid w:val="001256D5"/>
    <w:rsid w:val="00125A56"/>
    <w:rsid w:val="001260A0"/>
    <w:rsid w:val="00126762"/>
    <w:rsid w:val="001267F0"/>
    <w:rsid w:val="00126D50"/>
    <w:rsid w:val="00127E1B"/>
    <w:rsid w:val="001300BD"/>
    <w:rsid w:val="001303EE"/>
    <w:rsid w:val="00130614"/>
    <w:rsid w:val="0013125F"/>
    <w:rsid w:val="00131304"/>
    <w:rsid w:val="00132C4C"/>
    <w:rsid w:val="0013302D"/>
    <w:rsid w:val="00133B5A"/>
    <w:rsid w:val="00133F05"/>
    <w:rsid w:val="001344B4"/>
    <w:rsid w:val="00134676"/>
    <w:rsid w:val="0013496D"/>
    <w:rsid w:val="00134CFA"/>
    <w:rsid w:val="00134DD3"/>
    <w:rsid w:val="00134EA7"/>
    <w:rsid w:val="00135484"/>
    <w:rsid w:val="00135523"/>
    <w:rsid w:val="001357BA"/>
    <w:rsid w:val="00135A85"/>
    <w:rsid w:val="00135E52"/>
    <w:rsid w:val="001370BE"/>
    <w:rsid w:val="00137430"/>
    <w:rsid w:val="0014020F"/>
    <w:rsid w:val="0014104D"/>
    <w:rsid w:val="001414B1"/>
    <w:rsid w:val="0014176E"/>
    <w:rsid w:val="00141F56"/>
    <w:rsid w:val="001420D9"/>
    <w:rsid w:val="0014236D"/>
    <w:rsid w:val="00142A2B"/>
    <w:rsid w:val="001433FB"/>
    <w:rsid w:val="00145141"/>
    <w:rsid w:val="00145CE4"/>
    <w:rsid w:val="00145D6B"/>
    <w:rsid w:val="0014600C"/>
    <w:rsid w:val="001465D7"/>
    <w:rsid w:val="00146759"/>
    <w:rsid w:val="00147285"/>
    <w:rsid w:val="001473F8"/>
    <w:rsid w:val="001474E7"/>
    <w:rsid w:val="0014763C"/>
    <w:rsid w:val="00150A07"/>
    <w:rsid w:val="00150CE5"/>
    <w:rsid w:val="00151659"/>
    <w:rsid w:val="00151775"/>
    <w:rsid w:val="00151992"/>
    <w:rsid w:val="00151A8B"/>
    <w:rsid w:val="00152AD5"/>
    <w:rsid w:val="00153276"/>
    <w:rsid w:val="00153DDD"/>
    <w:rsid w:val="00155146"/>
    <w:rsid w:val="001553CE"/>
    <w:rsid w:val="00155CF8"/>
    <w:rsid w:val="00155D0E"/>
    <w:rsid w:val="00155F8F"/>
    <w:rsid w:val="001561EF"/>
    <w:rsid w:val="00156BB0"/>
    <w:rsid w:val="00157833"/>
    <w:rsid w:val="00157ED4"/>
    <w:rsid w:val="001601F2"/>
    <w:rsid w:val="00160443"/>
    <w:rsid w:val="0016088A"/>
    <w:rsid w:val="00160989"/>
    <w:rsid w:val="0016133F"/>
    <w:rsid w:val="00161CC8"/>
    <w:rsid w:val="00162CFE"/>
    <w:rsid w:val="00162DC5"/>
    <w:rsid w:val="001631DA"/>
    <w:rsid w:val="0016337A"/>
    <w:rsid w:val="001638B9"/>
    <w:rsid w:val="00163BC9"/>
    <w:rsid w:val="00163CD8"/>
    <w:rsid w:val="00164509"/>
    <w:rsid w:val="0016463D"/>
    <w:rsid w:val="001647FA"/>
    <w:rsid w:val="00164CEA"/>
    <w:rsid w:val="00164E0B"/>
    <w:rsid w:val="00164F41"/>
    <w:rsid w:val="001652C0"/>
    <w:rsid w:val="00165C01"/>
    <w:rsid w:val="00165D82"/>
    <w:rsid w:val="00166E1C"/>
    <w:rsid w:val="0016734E"/>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4A6"/>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1A6C"/>
    <w:rsid w:val="001A3AD2"/>
    <w:rsid w:val="001A41FB"/>
    <w:rsid w:val="001A5037"/>
    <w:rsid w:val="001A6F07"/>
    <w:rsid w:val="001A7317"/>
    <w:rsid w:val="001A7609"/>
    <w:rsid w:val="001A7E02"/>
    <w:rsid w:val="001A7EBA"/>
    <w:rsid w:val="001B0375"/>
    <w:rsid w:val="001B1612"/>
    <w:rsid w:val="001B17DD"/>
    <w:rsid w:val="001B2488"/>
    <w:rsid w:val="001B2B86"/>
    <w:rsid w:val="001B2FCD"/>
    <w:rsid w:val="001B30C5"/>
    <w:rsid w:val="001B405B"/>
    <w:rsid w:val="001B48BC"/>
    <w:rsid w:val="001B5B9A"/>
    <w:rsid w:val="001B604B"/>
    <w:rsid w:val="001B619B"/>
    <w:rsid w:val="001B63CE"/>
    <w:rsid w:val="001B724D"/>
    <w:rsid w:val="001B7461"/>
    <w:rsid w:val="001B7B9A"/>
    <w:rsid w:val="001C087B"/>
    <w:rsid w:val="001C112A"/>
    <w:rsid w:val="001C1AE2"/>
    <w:rsid w:val="001C2290"/>
    <w:rsid w:val="001C2357"/>
    <w:rsid w:val="001C38D9"/>
    <w:rsid w:val="001C501A"/>
    <w:rsid w:val="001C55A0"/>
    <w:rsid w:val="001C62E2"/>
    <w:rsid w:val="001C6351"/>
    <w:rsid w:val="001C6D31"/>
    <w:rsid w:val="001C7421"/>
    <w:rsid w:val="001C7426"/>
    <w:rsid w:val="001C7C95"/>
    <w:rsid w:val="001D079A"/>
    <w:rsid w:val="001D0EF0"/>
    <w:rsid w:val="001D1501"/>
    <w:rsid w:val="001D24CA"/>
    <w:rsid w:val="001D2CD8"/>
    <w:rsid w:val="001D43A5"/>
    <w:rsid w:val="001D492C"/>
    <w:rsid w:val="001D4AA7"/>
    <w:rsid w:val="001D5A29"/>
    <w:rsid w:val="001D5BB0"/>
    <w:rsid w:val="001D5C56"/>
    <w:rsid w:val="001D5F18"/>
    <w:rsid w:val="001D60AF"/>
    <w:rsid w:val="001D62DE"/>
    <w:rsid w:val="001D6479"/>
    <w:rsid w:val="001D73A7"/>
    <w:rsid w:val="001E0076"/>
    <w:rsid w:val="001E11A2"/>
    <w:rsid w:val="001E1C78"/>
    <w:rsid w:val="001E1E36"/>
    <w:rsid w:val="001E29AB"/>
    <w:rsid w:val="001E2A9F"/>
    <w:rsid w:val="001E3AD4"/>
    <w:rsid w:val="001E3C3D"/>
    <w:rsid w:val="001E41F9"/>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584"/>
    <w:rsid w:val="001F38A5"/>
    <w:rsid w:val="001F38B9"/>
    <w:rsid w:val="001F3FE5"/>
    <w:rsid w:val="001F41A8"/>
    <w:rsid w:val="001F41FD"/>
    <w:rsid w:val="001F4DDE"/>
    <w:rsid w:val="001F526B"/>
    <w:rsid w:val="001F581F"/>
    <w:rsid w:val="001F605E"/>
    <w:rsid w:val="001F6272"/>
    <w:rsid w:val="001F6E96"/>
    <w:rsid w:val="001F7E46"/>
    <w:rsid w:val="0020001B"/>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0EA1"/>
    <w:rsid w:val="0021189D"/>
    <w:rsid w:val="0021338F"/>
    <w:rsid w:val="00213557"/>
    <w:rsid w:val="0021368B"/>
    <w:rsid w:val="002139B7"/>
    <w:rsid w:val="00213BEC"/>
    <w:rsid w:val="00215A9C"/>
    <w:rsid w:val="002160BD"/>
    <w:rsid w:val="00217C06"/>
    <w:rsid w:val="00217E6C"/>
    <w:rsid w:val="002211B6"/>
    <w:rsid w:val="0022166B"/>
    <w:rsid w:val="0022363C"/>
    <w:rsid w:val="00224D26"/>
    <w:rsid w:val="002255AF"/>
    <w:rsid w:val="00225B48"/>
    <w:rsid w:val="00225C16"/>
    <w:rsid w:val="0022662E"/>
    <w:rsid w:val="00227714"/>
    <w:rsid w:val="00231147"/>
    <w:rsid w:val="002312E3"/>
    <w:rsid w:val="00231D9E"/>
    <w:rsid w:val="00232DB5"/>
    <w:rsid w:val="00233043"/>
    <w:rsid w:val="002333D4"/>
    <w:rsid w:val="00234A22"/>
    <w:rsid w:val="00234AFD"/>
    <w:rsid w:val="002354A3"/>
    <w:rsid w:val="00235D8A"/>
    <w:rsid w:val="0023628B"/>
    <w:rsid w:val="00237340"/>
    <w:rsid w:val="002374EE"/>
    <w:rsid w:val="0023770E"/>
    <w:rsid w:val="00237ACF"/>
    <w:rsid w:val="00241173"/>
    <w:rsid w:val="00241447"/>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259C"/>
    <w:rsid w:val="002625FD"/>
    <w:rsid w:val="0026291C"/>
    <w:rsid w:val="002629AC"/>
    <w:rsid w:val="00263356"/>
    <w:rsid w:val="00263DDF"/>
    <w:rsid w:val="00263EAB"/>
    <w:rsid w:val="00263FD7"/>
    <w:rsid w:val="00264E6D"/>
    <w:rsid w:val="0026544D"/>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1AC"/>
    <w:rsid w:val="0027367E"/>
    <w:rsid w:val="00273748"/>
    <w:rsid w:val="00273B43"/>
    <w:rsid w:val="002749F8"/>
    <w:rsid w:val="00274D0C"/>
    <w:rsid w:val="00275632"/>
    <w:rsid w:val="002757BC"/>
    <w:rsid w:val="002767B1"/>
    <w:rsid w:val="00276904"/>
    <w:rsid w:val="0027712F"/>
    <w:rsid w:val="002773A6"/>
    <w:rsid w:val="002779BF"/>
    <w:rsid w:val="00277B2B"/>
    <w:rsid w:val="0028065A"/>
    <w:rsid w:val="00280E1C"/>
    <w:rsid w:val="002812A1"/>
    <w:rsid w:val="00281493"/>
    <w:rsid w:val="002816FD"/>
    <w:rsid w:val="00281DE1"/>
    <w:rsid w:val="00282274"/>
    <w:rsid w:val="0028301C"/>
    <w:rsid w:val="00283597"/>
    <w:rsid w:val="00284833"/>
    <w:rsid w:val="0028699B"/>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4267"/>
    <w:rsid w:val="002A50E4"/>
    <w:rsid w:val="002A588E"/>
    <w:rsid w:val="002A59D2"/>
    <w:rsid w:val="002A6385"/>
    <w:rsid w:val="002A6835"/>
    <w:rsid w:val="002A6DA5"/>
    <w:rsid w:val="002A7A2C"/>
    <w:rsid w:val="002A7CEA"/>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234"/>
    <w:rsid w:val="002C08C5"/>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65AB"/>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CD0"/>
    <w:rsid w:val="002E6444"/>
    <w:rsid w:val="002E6606"/>
    <w:rsid w:val="002E69B8"/>
    <w:rsid w:val="002F03DD"/>
    <w:rsid w:val="002F1FA7"/>
    <w:rsid w:val="002F22D8"/>
    <w:rsid w:val="002F2CD7"/>
    <w:rsid w:val="002F3425"/>
    <w:rsid w:val="002F34C1"/>
    <w:rsid w:val="002F410A"/>
    <w:rsid w:val="002F4AC0"/>
    <w:rsid w:val="002F4CC7"/>
    <w:rsid w:val="002F4D10"/>
    <w:rsid w:val="002F56ED"/>
    <w:rsid w:val="002F695D"/>
    <w:rsid w:val="002F6DAD"/>
    <w:rsid w:val="002F7CCF"/>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04B"/>
    <w:rsid w:val="00305CAE"/>
    <w:rsid w:val="00305EC5"/>
    <w:rsid w:val="0030660F"/>
    <w:rsid w:val="003109B0"/>
    <w:rsid w:val="003111B3"/>
    <w:rsid w:val="003115A2"/>
    <w:rsid w:val="00311D2C"/>
    <w:rsid w:val="00314711"/>
    <w:rsid w:val="00314A25"/>
    <w:rsid w:val="00314DEE"/>
    <w:rsid w:val="00314EDE"/>
    <w:rsid w:val="003150BA"/>
    <w:rsid w:val="00315E65"/>
    <w:rsid w:val="00315F27"/>
    <w:rsid w:val="003175E6"/>
    <w:rsid w:val="00320078"/>
    <w:rsid w:val="00320346"/>
    <w:rsid w:val="0032094D"/>
    <w:rsid w:val="00320D97"/>
    <w:rsid w:val="00322088"/>
    <w:rsid w:val="0032227B"/>
    <w:rsid w:val="003222EC"/>
    <w:rsid w:val="00323141"/>
    <w:rsid w:val="00323B29"/>
    <w:rsid w:val="00323CE6"/>
    <w:rsid w:val="003250DB"/>
    <w:rsid w:val="0032547B"/>
    <w:rsid w:val="003269A0"/>
    <w:rsid w:val="003269BE"/>
    <w:rsid w:val="00326A41"/>
    <w:rsid w:val="00326A5F"/>
    <w:rsid w:val="003271A7"/>
    <w:rsid w:val="003271BA"/>
    <w:rsid w:val="003273F2"/>
    <w:rsid w:val="0032790F"/>
    <w:rsid w:val="00331E8D"/>
    <w:rsid w:val="00331EBE"/>
    <w:rsid w:val="00332745"/>
    <w:rsid w:val="00334AB6"/>
    <w:rsid w:val="003352D6"/>
    <w:rsid w:val="00336FB0"/>
    <w:rsid w:val="0033705B"/>
    <w:rsid w:val="00337B90"/>
    <w:rsid w:val="00337C7F"/>
    <w:rsid w:val="0034017D"/>
    <w:rsid w:val="00341DEA"/>
    <w:rsid w:val="00342FB8"/>
    <w:rsid w:val="00344B0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2C13"/>
    <w:rsid w:val="0036354D"/>
    <w:rsid w:val="003638B8"/>
    <w:rsid w:val="00364601"/>
    <w:rsid w:val="003658CF"/>
    <w:rsid w:val="00366695"/>
    <w:rsid w:val="003673B5"/>
    <w:rsid w:val="0036764B"/>
    <w:rsid w:val="0037089B"/>
    <w:rsid w:val="00371956"/>
    <w:rsid w:val="00372175"/>
    <w:rsid w:val="00372DDC"/>
    <w:rsid w:val="003739C5"/>
    <w:rsid w:val="00374F8D"/>
    <w:rsid w:val="003757FE"/>
    <w:rsid w:val="00375A11"/>
    <w:rsid w:val="00376263"/>
    <w:rsid w:val="00376453"/>
    <w:rsid w:val="00376AA1"/>
    <w:rsid w:val="003776EF"/>
    <w:rsid w:val="00377CE6"/>
    <w:rsid w:val="00377E84"/>
    <w:rsid w:val="003801EE"/>
    <w:rsid w:val="00381029"/>
    <w:rsid w:val="003812A4"/>
    <w:rsid w:val="00381A89"/>
    <w:rsid w:val="0038363D"/>
    <w:rsid w:val="00383803"/>
    <w:rsid w:val="0038412F"/>
    <w:rsid w:val="00384660"/>
    <w:rsid w:val="00384CF2"/>
    <w:rsid w:val="00384D17"/>
    <w:rsid w:val="00384FBB"/>
    <w:rsid w:val="0038595F"/>
    <w:rsid w:val="00387275"/>
    <w:rsid w:val="003905A4"/>
    <w:rsid w:val="003905B5"/>
    <w:rsid w:val="003908A8"/>
    <w:rsid w:val="00390D3E"/>
    <w:rsid w:val="003931F0"/>
    <w:rsid w:val="003939B2"/>
    <w:rsid w:val="0039431B"/>
    <w:rsid w:val="00394E75"/>
    <w:rsid w:val="00395781"/>
    <w:rsid w:val="00395F22"/>
    <w:rsid w:val="0039634D"/>
    <w:rsid w:val="003A06A6"/>
    <w:rsid w:val="003A06AD"/>
    <w:rsid w:val="003A092E"/>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D3E"/>
    <w:rsid w:val="003B661A"/>
    <w:rsid w:val="003B6FCE"/>
    <w:rsid w:val="003C0934"/>
    <w:rsid w:val="003C0D6E"/>
    <w:rsid w:val="003C10E9"/>
    <w:rsid w:val="003C1DA8"/>
    <w:rsid w:val="003C3336"/>
    <w:rsid w:val="003C3CD1"/>
    <w:rsid w:val="003C4257"/>
    <w:rsid w:val="003C4B6F"/>
    <w:rsid w:val="003C4B87"/>
    <w:rsid w:val="003C5B93"/>
    <w:rsid w:val="003C6850"/>
    <w:rsid w:val="003C71A6"/>
    <w:rsid w:val="003C71BB"/>
    <w:rsid w:val="003D19F1"/>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3DF4"/>
    <w:rsid w:val="003E3FAF"/>
    <w:rsid w:val="003E578F"/>
    <w:rsid w:val="003F0592"/>
    <w:rsid w:val="003F0EFC"/>
    <w:rsid w:val="003F13DC"/>
    <w:rsid w:val="003F1DBD"/>
    <w:rsid w:val="003F205B"/>
    <w:rsid w:val="003F2A02"/>
    <w:rsid w:val="003F2F41"/>
    <w:rsid w:val="003F32BD"/>
    <w:rsid w:val="003F440E"/>
    <w:rsid w:val="003F4CF9"/>
    <w:rsid w:val="003F5C5C"/>
    <w:rsid w:val="003F60A5"/>
    <w:rsid w:val="003F60C0"/>
    <w:rsid w:val="003F6A05"/>
    <w:rsid w:val="003F7AE3"/>
    <w:rsid w:val="00400435"/>
    <w:rsid w:val="00400A07"/>
    <w:rsid w:val="004017E5"/>
    <w:rsid w:val="00401F92"/>
    <w:rsid w:val="00402635"/>
    <w:rsid w:val="00402705"/>
    <w:rsid w:val="004028A7"/>
    <w:rsid w:val="00403BC5"/>
    <w:rsid w:val="004042DB"/>
    <w:rsid w:val="00410CAC"/>
    <w:rsid w:val="00411E3A"/>
    <w:rsid w:val="004121B8"/>
    <w:rsid w:val="004124B3"/>
    <w:rsid w:val="00412841"/>
    <w:rsid w:val="004133A0"/>
    <w:rsid w:val="00413507"/>
    <w:rsid w:val="00413B22"/>
    <w:rsid w:val="00413D57"/>
    <w:rsid w:val="00414004"/>
    <w:rsid w:val="004143A2"/>
    <w:rsid w:val="004149FF"/>
    <w:rsid w:val="00414D87"/>
    <w:rsid w:val="0041530E"/>
    <w:rsid w:val="00415313"/>
    <w:rsid w:val="00415C92"/>
    <w:rsid w:val="0041754F"/>
    <w:rsid w:val="00420892"/>
    <w:rsid w:val="00420C1F"/>
    <w:rsid w:val="00421035"/>
    <w:rsid w:val="00421AA9"/>
    <w:rsid w:val="00422025"/>
    <w:rsid w:val="0042245E"/>
    <w:rsid w:val="00422DC8"/>
    <w:rsid w:val="00423D6B"/>
    <w:rsid w:val="0042432A"/>
    <w:rsid w:val="004248DD"/>
    <w:rsid w:val="00424DF6"/>
    <w:rsid w:val="0042560F"/>
    <w:rsid w:val="00425637"/>
    <w:rsid w:val="00425ACA"/>
    <w:rsid w:val="0042633D"/>
    <w:rsid w:val="00427146"/>
    <w:rsid w:val="00427483"/>
    <w:rsid w:val="004275A3"/>
    <w:rsid w:val="004304D8"/>
    <w:rsid w:val="0043084B"/>
    <w:rsid w:val="00430E6A"/>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DAE"/>
    <w:rsid w:val="0044598B"/>
    <w:rsid w:val="0044655B"/>
    <w:rsid w:val="00446771"/>
    <w:rsid w:val="004467A6"/>
    <w:rsid w:val="0044697D"/>
    <w:rsid w:val="00447812"/>
    <w:rsid w:val="00447B60"/>
    <w:rsid w:val="00451934"/>
    <w:rsid w:val="00451C0C"/>
    <w:rsid w:val="004525DD"/>
    <w:rsid w:val="004529B5"/>
    <w:rsid w:val="004535FD"/>
    <w:rsid w:val="0045375F"/>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4F6"/>
    <w:rsid w:val="004736FF"/>
    <w:rsid w:val="00473A4A"/>
    <w:rsid w:val="00474CEB"/>
    <w:rsid w:val="00475030"/>
    <w:rsid w:val="00475230"/>
    <w:rsid w:val="004764F3"/>
    <w:rsid w:val="00476DB6"/>
    <w:rsid w:val="00480B55"/>
    <w:rsid w:val="004813C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2455"/>
    <w:rsid w:val="004B302E"/>
    <w:rsid w:val="004B45B6"/>
    <w:rsid w:val="004B463E"/>
    <w:rsid w:val="004B47CE"/>
    <w:rsid w:val="004B6769"/>
    <w:rsid w:val="004B6B75"/>
    <w:rsid w:val="004B6D75"/>
    <w:rsid w:val="004C035C"/>
    <w:rsid w:val="004C05FD"/>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665"/>
    <w:rsid w:val="004E6F09"/>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2B2"/>
    <w:rsid w:val="005128EC"/>
    <w:rsid w:val="00513EE2"/>
    <w:rsid w:val="0051455F"/>
    <w:rsid w:val="00514813"/>
    <w:rsid w:val="00515648"/>
    <w:rsid w:val="005158B5"/>
    <w:rsid w:val="00515A4E"/>
    <w:rsid w:val="00515A8E"/>
    <w:rsid w:val="0051652C"/>
    <w:rsid w:val="00516D8F"/>
    <w:rsid w:val="00517D37"/>
    <w:rsid w:val="00521018"/>
    <w:rsid w:val="005214BF"/>
    <w:rsid w:val="0052219E"/>
    <w:rsid w:val="005222E7"/>
    <w:rsid w:val="00522555"/>
    <w:rsid w:val="00522C0E"/>
    <w:rsid w:val="00522CB8"/>
    <w:rsid w:val="00523250"/>
    <w:rsid w:val="0052349C"/>
    <w:rsid w:val="005234FE"/>
    <w:rsid w:val="0052383C"/>
    <w:rsid w:val="00523C5A"/>
    <w:rsid w:val="00523E95"/>
    <w:rsid w:val="00523FC3"/>
    <w:rsid w:val="005244E4"/>
    <w:rsid w:val="00524894"/>
    <w:rsid w:val="00526208"/>
    <w:rsid w:val="0052740C"/>
    <w:rsid w:val="00527A65"/>
    <w:rsid w:val="00527E8B"/>
    <w:rsid w:val="005315C3"/>
    <w:rsid w:val="005316F6"/>
    <w:rsid w:val="00532FD2"/>
    <w:rsid w:val="00533001"/>
    <w:rsid w:val="00533723"/>
    <w:rsid w:val="0053491A"/>
    <w:rsid w:val="005350C7"/>
    <w:rsid w:val="005351B5"/>
    <w:rsid w:val="00535625"/>
    <w:rsid w:val="00535831"/>
    <w:rsid w:val="00535FA9"/>
    <w:rsid w:val="00535FE0"/>
    <w:rsid w:val="00536175"/>
    <w:rsid w:val="0053650C"/>
    <w:rsid w:val="00536FBF"/>
    <w:rsid w:val="00536FFF"/>
    <w:rsid w:val="00540198"/>
    <w:rsid w:val="005406C0"/>
    <w:rsid w:val="0054148C"/>
    <w:rsid w:val="00541596"/>
    <w:rsid w:val="0054409B"/>
    <w:rsid w:val="00544464"/>
    <w:rsid w:val="005449F2"/>
    <w:rsid w:val="00544BD7"/>
    <w:rsid w:val="00545B40"/>
    <w:rsid w:val="00545FEA"/>
    <w:rsid w:val="005474F0"/>
    <w:rsid w:val="005477C9"/>
    <w:rsid w:val="00550BC2"/>
    <w:rsid w:val="00550CDC"/>
    <w:rsid w:val="00551262"/>
    <w:rsid w:val="005512D8"/>
    <w:rsid w:val="00551365"/>
    <w:rsid w:val="0055136A"/>
    <w:rsid w:val="0055142D"/>
    <w:rsid w:val="005520E7"/>
    <w:rsid w:val="005521D6"/>
    <w:rsid w:val="00552775"/>
    <w:rsid w:val="00552900"/>
    <w:rsid w:val="005529AF"/>
    <w:rsid w:val="00553B2B"/>
    <w:rsid w:val="00554354"/>
    <w:rsid w:val="00556D8B"/>
    <w:rsid w:val="00557D70"/>
    <w:rsid w:val="00561FB6"/>
    <w:rsid w:val="005620E4"/>
    <w:rsid w:val="00562880"/>
    <w:rsid w:val="00563B2D"/>
    <w:rsid w:val="005648F1"/>
    <w:rsid w:val="00566255"/>
    <w:rsid w:val="005667D7"/>
    <w:rsid w:val="00567871"/>
    <w:rsid w:val="00567E29"/>
    <w:rsid w:val="0057054C"/>
    <w:rsid w:val="0057135A"/>
    <w:rsid w:val="00571446"/>
    <w:rsid w:val="00572A11"/>
    <w:rsid w:val="00573317"/>
    <w:rsid w:val="00573D62"/>
    <w:rsid w:val="00574115"/>
    <w:rsid w:val="00575169"/>
    <w:rsid w:val="0057569F"/>
    <w:rsid w:val="00575A15"/>
    <w:rsid w:val="00580AD8"/>
    <w:rsid w:val="00580C39"/>
    <w:rsid w:val="00581192"/>
    <w:rsid w:val="0058121E"/>
    <w:rsid w:val="005813A3"/>
    <w:rsid w:val="005815E3"/>
    <w:rsid w:val="0058186B"/>
    <w:rsid w:val="00581FA5"/>
    <w:rsid w:val="005826DC"/>
    <w:rsid w:val="005828A4"/>
    <w:rsid w:val="00583594"/>
    <w:rsid w:val="00585448"/>
    <w:rsid w:val="005856E8"/>
    <w:rsid w:val="00586410"/>
    <w:rsid w:val="00586CCC"/>
    <w:rsid w:val="00587AF0"/>
    <w:rsid w:val="00587B7E"/>
    <w:rsid w:val="00587D0E"/>
    <w:rsid w:val="00590D28"/>
    <w:rsid w:val="005914AD"/>
    <w:rsid w:val="00591873"/>
    <w:rsid w:val="0059266D"/>
    <w:rsid w:val="005928A7"/>
    <w:rsid w:val="00592B31"/>
    <w:rsid w:val="00592EED"/>
    <w:rsid w:val="0059391C"/>
    <w:rsid w:val="00593A87"/>
    <w:rsid w:val="005941A4"/>
    <w:rsid w:val="00594895"/>
    <w:rsid w:val="00596C9A"/>
    <w:rsid w:val="005979BD"/>
    <w:rsid w:val="005A0698"/>
    <w:rsid w:val="005A0777"/>
    <w:rsid w:val="005A217E"/>
    <w:rsid w:val="005A2500"/>
    <w:rsid w:val="005A25BD"/>
    <w:rsid w:val="005A29F0"/>
    <w:rsid w:val="005A2D93"/>
    <w:rsid w:val="005A3106"/>
    <w:rsid w:val="005A39BC"/>
    <w:rsid w:val="005A40D1"/>
    <w:rsid w:val="005A4AD9"/>
    <w:rsid w:val="005A4D87"/>
    <w:rsid w:val="005A5D6D"/>
    <w:rsid w:val="005A6088"/>
    <w:rsid w:val="005A62C0"/>
    <w:rsid w:val="005A65EC"/>
    <w:rsid w:val="005A6AC6"/>
    <w:rsid w:val="005A6C71"/>
    <w:rsid w:val="005A6F74"/>
    <w:rsid w:val="005A7A0B"/>
    <w:rsid w:val="005B0693"/>
    <w:rsid w:val="005B07BC"/>
    <w:rsid w:val="005B0B41"/>
    <w:rsid w:val="005B0FB6"/>
    <w:rsid w:val="005B1568"/>
    <w:rsid w:val="005B2C24"/>
    <w:rsid w:val="005B3701"/>
    <w:rsid w:val="005B3E56"/>
    <w:rsid w:val="005B5C8A"/>
    <w:rsid w:val="005B60B2"/>
    <w:rsid w:val="005B65FA"/>
    <w:rsid w:val="005B66F0"/>
    <w:rsid w:val="005B690A"/>
    <w:rsid w:val="005B770D"/>
    <w:rsid w:val="005B778F"/>
    <w:rsid w:val="005C01CC"/>
    <w:rsid w:val="005C0937"/>
    <w:rsid w:val="005C1FBE"/>
    <w:rsid w:val="005C2636"/>
    <w:rsid w:val="005C2701"/>
    <w:rsid w:val="005C4FD1"/>
    <w:rsid w:val="005C50B9"/>
    <w:rsid w:val="005C5BC8"/>
    <w:rsid w:val="005C5D27"/>
    <w:rsid w:val="005C6567"/>
    <w:rsid w:val="005C6726"/>
    <w:rsid w:val="005C6A86"/>
    <w:rsid w:val="005C6CD8"/>
    <w:rsid w:val="005C6ED1"/>
    <w:rsid w:val="005C77ED"/>
    <w:rsid w:val="005C79C3"/>
    <w:rsid w:val="005C7C1C"/>
    <w:rsid w:val="005D0036"/>
    <w:rsid w:val="005D0D33"/>
    <w:rsid w:val="005D0D5C"/>
    <w:rsid w:val="005D291F"/>
    <w:rsid w:val="005D2A38"/>
    <w:rsid w:val="005D3106"/>
    <w:rsid w:val="005D3F73"/>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2F48"/>
    <w:rsid w:val="005E3FC0"/>
    <w:rsid w:val="005E41DE"/>
    <w:rsid w:val="005E61F2"/>
    <w:rsid w:val="005E6667"/>
    <w:rsid w:val="005E70DF"/>
    <w:rsid w:val="005E792F"/>
    <w:rsid w:val="005E7C72"/>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4DE"/>
    <w:rsid w:val="0060780B"/>
    <w:rsid w:val="0060798C"/>
    <w:rsid w:val="00607E58"/>
    <w:rsid w:val="00607FC0"/>
    <w:rsid w:val="00610206"/>
    <w:rsid w:val="00610509"/>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4EA"/>
    <w:rsid w:val="006228E0"/>
    <w:rsid w:val="0062311B"/>
    <w:rsid w:val="006236F3"/>
    <w:rsid w:val="00623CD1"/>
    <w:rsid w:val="00623E53"/>
    <w:rsid w:val="00624D2C"/>
    <w:rsid w:val="00624DC6"/>
    <w:rsid w:val="0062638C"/>
    <w:rsid w:val="00626452"/>
    <w:rsid w:val="00627220"/>
    <w:rsid w:val="0063017E"/>
    <w:rsid w:val="00630A71"/>
    <w:rsid w:val="00631303"/>
    <w:rsid w:val="0063150A"/>
    <w:rsid w:val="00631520"/>
    <w:rsid w:val="0063214A"/>
    <w:rsid w:val="006327D2"/>
    <w:rsid w:val="006336CB"/>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456F"/>
    <w:rsid w:val="00664A09"/>
    <w:rsid w:val="00664A1F"/>
    <w:rsid w:val="0066549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4EE0"/>
    <w:rsid w:val="00685406"/>
    <w:rsid w:val="00685C85"/>
    <w:rsid w:val="00685D7B"/>
    <w:rsid w:val="0068661C"/>
    <w:rsid w:val="006866B4"/>
    <w:rsid w:val="006868DF"/>
    <w:rsid w:val="00686A5D"/>
    <w:rsid w:val="00686DCA"/>
    <w:rsid w:val="0068734F"/>
    <w:rsid w:val="006873E1"/>
    <w:rsid w:val="00687743"/>
    <w:rsid w:val="00687CFA"/>
    <w:rsid w:val="00690510"/>
    <w:rsid w:val="00690D37"/>
    <w:rsid w:val="00691575"/>
    <w:rsid w:val="00691676"/>
    <w:rsid w:val="00691957"/>
    <w:rsid w:val="00691E20"/>
    <w:rsid w:val="0069289F"/>
    <w:rsid w:val="00692BAE"/>
    <w:rsid w:val="0069304B"/>
    <w:rsid w:val="00694360"/>
    <w:rsid w:val="00696479"/>
    <w:rsid w:val="006966DA"/>
    <w:rsid w:val="00696A0B"/>
    <w:rsid w:val="0069712A"/>
    <w:rsid w:val="0069794C"/>
    <w:rsid w:val="00697CD3"/>
    <w:rsid w:val="006A02BC"/>
    <w:rsid w:val="006A0E22"/>
    <w:rsid w:val="006A127C"/>
    <w:rsid w:val="006A365A"/>
    <w:rsid w:val="006A3DC4"/>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5712"/>
    <w:rsid w:val="006B58D9"/>
    <w:rsid w:val="006B5ABF"/>
    <w:rsid w:val="006B5B2B"/>
    <w:rsid w:val="006B644F"/>
    <w:rsid w:val="006B6452"/>
    <w:rsid w:val="006B68F1"/>
    <w:rsid w:val="006B6A2A"/>
    <w:rsid w:val="006B6C33"/>
    <w:rsid w:val="006B7069"/>
    <w:rsid w:val="006C012A"/>
    <w:rsid w:val="006C02C3"/>
    <w:rsid w:val="006C053A"/>
    <w:rsid w:val="006C065A"/>
    <w:rsid w:val="006C1658"/>
    <w:rsid w:val="006C26DF"/>
    <w:rsid w:val="006C2827"/>
    <w:rsid w:val="006C2A2C"/>
    <w:rsid w:val="006C2F22"/>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FF"/>
    <w:rsid w:val="006D0D25"/>
    <w:rsid w:val="006D1372"/>
    <w:rsid w:val="006D1494"/>
    <w:rsid w:val="006D26FA"/>
    <w:rsid w:val="006D2DF2"/>
    <w:rsid w:val="006D3557"/>
    <w:rsid w:val="006D35CB"/>
    <w:rsid w:val="006D4A01"/>
    <w:rsid w:val="006D4F03"/>
    <w:rsid w:val="006D5213"/>
    <w:rsid w:val="006D5514"/>
    <w:rsid w:val="006D60E0"/>
    <w:rsid w:val="006D6B6A"/>
    <w:rsid w:val="006D6C66"/>
    <w:rsid w:val="006D6EA2"/>
    <w:rsid w:val="006D7D78"/>
    <w:rsid w:val="006E007C"/>
    <w:rsid w:val="006E018B"/>
    <w:rsid w:val="006E2453"/>
    <w:rsid w:val="006E275F"/>
    <w:rsid w:val="006E3954"/>
    <w:rsid w:val="006E4A22"/>
    <w:rsid w:val="006E4AB7"/>
    <w:rsid w:val="006E4E42"/>
    <w:rsid w:val="006E576A"/>
    <w:rsid w:val="006E5A72"/>
    <w:rsid w:val="006E651A"/>
    <w:rsid w:val="006E6538"/>
    <w:rsid w:val="006E65FD"/>
    <w:rsid w:val="006E66EA"/>
    <w:rsid w:val="006E7100"/>
    <w:rsid w:val="006E7568"/>
    <w:rsid w:val="006E7D89"/>
    <w:rsid w:val="006F032C"/>
    <w:rsid w:val="006F0964"/>
    <w:rsid w:val="006F1256"/>
    <w:rsid w:val="006F1FA8"/>
    <w:rsid w:val="006F2216"/>
    <w:rsid w:val="006F3C5F"/>
    <w:rsid w:val="006F3E79"/>
    <w:rsid w:val="006F40E4"/>
    <w:rsid w:val="006F59E4"/>
    <w:rsid w:val="006F5A56"/>
    <w:rsid w:val="006F6809"/>
    <w:rsid w:val="006F684E"/>
    <w:rsid w:val="007002E2"/>
    <w:rsid w:val="00700404"/>
    <w:rsid w:val="00700B4C"/>
    <w:rsid w:val="00700D1C"/>
    <w:rsid w:val="00700D2D"/>
    <w:rsid w:val="00700FD1"/>
    <w:rsid w:val="0070111A"/>
    <w:rsid w:val="007012BF"/>
    <w:rsid w:val="00701946"/>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545"/>
    <w:rsid w:val="00720E8E"/>
    <w:rsid w:val="00721221"/>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36A0"/>
    <w:rsid w:val="00734383"/>
    <w:rsid w:val="00734F75"/>
    <w:rsid w:val="0073516D"/>
    <w:rsid w:val="007353A3"/>
    <w:rsid w:val="00736B55"/>
    <w:rsid w:val="00737B89"/>
    <w:rsid w:val="0074136C"/>
    <w:rsid w:val="00741DFB"/>
    <w:rsid w:val="00742B8C"/>
    <w:rsid w:val="0074360D"/>
    <w:rsid w:val="00743D5F"/>
    <w:rsid w:val="00743E08"/>
    <w:rsid w:val="00743FD7"/>
    <w:rsid w:val="007446C5"/>
    <w:rsid w:val="007454CD"/>
    <w:rsid w:val="00746395"/>
    <w:rsid w:val="00746485"/>
    <w:rsid w:val="007467A5"/>
    <w:rsid w:val="0074776E"/>
    <w:rsid w:val="0075091F"/>
    <w:rsid w:val="00751560"/>
    <w:rsid w:val="00752B4B"/>
    <w:rsid w:val="00752C78"/>
    <w:rsid w:val="00752E2F"/>
    <w:rsid w:val="00753125"/>
    <w:rsid w:val="00753654"/>
    <w:rsid w:val="0075388B"/>
    <w:rsid w:val="00753E16"/>
    <w:rsid w:val="00754128"/>
    <w:rsid w:val="007548CF"/>
    <w:rsid w:val="00754957"/>
    <w:rsid w:val="00754D23"/>
    <w:rsid w:val="00754EED"/>
    <w:rsid w:val="007554CE"/>
    <w:rsid w:val="0075558E"/>
    <w:rsid w:val="0075622A"/>
    <w:rsid w:val="007573D3"/>
    <w:rsid w:val="0075794E"/>
    <w:rsid w:val="00760997"/>
    <w:rsid w:val="00760E03"/>
    <w:rsid w:val="00761FED"/>
    <w:rsid w:val="007620B6"/>
    <w:rsid w:val="0076330B"/>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592"/>
    <w:rsid w:val="00776A44"/>
    <w:rsid w:val="00776D18"/>
    <w:rsid w:val="00777E78"/>
    <w:rsid w:val="00781228"/>
    <w:rsid w:val="007843AB"/>
    <w:rsid w:val="00784ADB"/>
    <w:rsid w:val="00784B81"/>
    <w:rsid w:val="007861CA"/>
    <w:rsid w:val="00786A4A"/>
    <w:rsid w:val="00787FF0"/>
    <w:rsid w:val="0079051A"/>
    <w:rsid w:val="00792739"/>
    <w:rsid w:val="00792C46"/>
    <w:rsid w:val="00792DFC"/>
    <w:rsid w:val="0079491E"/>
    <w:rsid w:val="00794C46"/>
    <w:rsid w:val="00794DCB"/>
    <w:rsid w:val="00795829"/>
    <w:rsid w:val="0079603C"/>
    <w:rsid w:val="00796330"/>
    <w:rsid w:val="00796779"/>
    <w:rsid w:val="00797AA9"/>
    <w:rsid w:val="007A0062"/>
    <w:rsid w:val="007A1E98"/>
    <w:rsid w:val="007A20C1"/>
    <w:rsid w:val="007A2946"/>
    <w:rsid w:val="007A29DF"/>
    <w:rsid w:val="007A2CA9"/>
    <w:rsid w:val="007A2F2D"/>
    <w:rsid w:val="007A4287"/>
    <w:rsid w:val="007A42AA"/>
    <w:rsid w:val="007A5093"/>
    <w:rsid w:val="007A76FF"/>
    <w:rsid w:val="007A7C4C"/>
    <w:rsid w:val="007B1A4C"/>
    <w:rsid w:val="007B3635"/>
    <w:rsid w:val="007B3BDF"/>
    <w:rsid w:val="007B4567"/>
    <w:rsid w:val="007B4A85"/>
    <w:rsid w:val="007B4ED2"/>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5852"/>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D6F"/>
    <w:rsid w:val="007F5FF7"/>
    <w:rsid w:val="007F622E"/>
    <w:rsid w:val="007F71CD"/>
    <w:rsid w:val="007F7AEA"/>
    <w:rsid w:val="007F7D36"/>
    <w:rsid w:val="00800789"/>
    <w:rsid w:val="00800E01"/>
    <w:rsid w:val="008016DA"/>
    <w:rsid w:val="00801B77"/>
    <w:rsid w:val="00801B95"/>
    <w:rsid w:val="008022F6"/>
    <w:rsid w:val="0080268B"/>
    <w:rsid w:val="00802725"/>
    <w:rsid w:val="00802E92"/>
    <w:rsid w:val="00804C6F"/>
    <w:rsid w:val="00804D03"/>
    <w:rsid w:val="00804D12"/>
    <w:rsid w:val="00805C62"/>
    <w:rsid w:val="00805F1B"/>
    <w:rsid w:val="00805FE7"/>
    <w:rsid w:val="00810201"/>
    <w:rsid w:val="00810211"/>
    <w:rsid w:val="00810456"/>
    <w:rsid w:val="0081101B"/>
    <w:rsid w:val="00811EFB"/>
    <w:rsid w:val="00812CD1"/>
    <w:rsid w:val="00812F26"/>
    <w:rsid w:val="00813593"/>
    <w:rsid w:val="008135B4"/>
    <w:rsid w:val="00813A10"/>
    <w:rsid w:val="00813EC3"/>
    <w:rsid w:val="008143CD"/>
    <w:rsid w:val="008144C1"/>
    <w:rsid w:val="00814633"/>
    <w:rsid w:val="00815209"/>
    <w:rsid w:val="00816887"/>
    <w:rsid w:val="00816F33"/>
    <w:rsid w:val="008172CC"/>
    <w:rsid w:val="0082009D"/>
    <w:rsid w:val="00820908"/>
    <w:rsid w:val="00820E63"/>
    <w:rsid w:val="008211A5"/>
    <w:rsid w:val="00822229"/>
    <w:rsid w:val="008222C1"/>
    <w:rsid w:val="00823AE5"/>
    <w:rsid w:val="00823DF1"/>
    <w:rsid w:val="008240D4"/>
    <w:rsid w:val="0082413F"/>
    <w:rsid w:val="008246D5"/>
    <w:rsid w:val="00824818"/>
    <w:rsid w:val="0082573F"/>
    <w:rsid w:val="008259BB"/>
    <w:rsid w:val="00826CEF"/>
    <w:rsid w:val="0082706A"/>
    <w:rsid w:val="008275CD"/>
    <w:rsid w:val="00827763"/>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3688"/>
    <w:rsid w:val="00843ADC"/>
    <w:rsid w:val="00844049"/>
    <w:rsid w:val="008447C5"/>
    <w:rsid w:val="008452AC"/>
    <w:rsid w:val="0084545F"/>
    <w:rsid w:val="008460C2"/>
    <w:rsid w:val="008461E7"/>
    <w:rsid w:val="008463C2"/>
    <w:rsid w:val="00847CFE"/>
    <w:rsid w:val="008502E6"/>
    <w:rsid w:val="00850A22"/>
    <w:rsid w:val="00850C79"/>
    <w:rsid w:val="0085120A"/>
    <w:rsid w:val="00852348"/>
    <w:rsid w:val="008537CC"/>
    <w:rsid w:val="0085407D"/>
    <w:rsid w:val="008544B8"/>
    <w:rsid w:val="00855190"/>
    <w:rsid w:val="008554C2"/>
    <w:rsid w:val="008555AA"/>
    <w:rsid w:val="00855741"/>
    <w:rsid w:val="00855AFE"/>
    <w:rsid w:val="00856345"/>
    <w:rsid w:val="008573F8"/>
    <w:rsid w:val="0085793F"/>
    <w:rsid w:val="00857A3A"/>
    <w:rsid w:val="00860556"/>
    <w:rsid w:val="0086171F"/>
    <w:rsid w:val="00861CA7"/>
    <w:rsid w:val="00861FB5"/>
    <w:rsid w:val="00862B6C"/>
    <w:rsid w:val="00862C26"/>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391A"/>
    <w:rsid w:val="00884207"/>
    <w:rsid w:val="00884D5B"/>
    <w:rsid w:val="008859FE"/>
    <w:rsid w:val="00885A3C"/>
    <w:rsid w:val="00885D07"/>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0EA6"/>
    <w:rsid w:val="008B3C0C"/>
    <w:rsid w:val="008B487A"/>
    <w:rsid w:val="008B4E67"/>
    <w:rsid w:val="008B5EAF"/>
    <w:rsid w:val="008B65FA"/>
    <w:rsid w:val="008B6780"/>
    <w:rsid w:val="008B6E19"/>
    <w:rsid w:val="008B7706"/>
    <w:rsid w:val="008C07DD"/>
    <w:rsid w:val="008C095B"/>
    <w:rsid w:val="008C0DD3"/>
    <w:rsid w:val="008C146C"/>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3194"/>
    <w:rsid w:val="008F32D9"/>
    <w:rsid w:val="008F3DAF"/>
    <w:rsid w:val="008F4939"/>
    <w:rsid w:val="008F515D"/>
    <w:rsid w:val="008F582C"/>
    <w:rsid w:val="008F5CC1"/>
    <w:rsid w:val="008F5E1F"/>
    <w:rsid w:val="008F7813"/>
    <w:rsid w:val="00900471"/>
    <w:rsid w:val="009008BA"/>
    <w:rsid w:val="00900C64"/>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0838"/>
    <w:rsid w:val="009117FF"/>
    <w:rsid w:val="00911C5C"/>
    <w:rsid w:val="00913C0F"/>
    <w:rsid w:val="00914434"/>
    <w:rsid w:val="00914FC8"/>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8A2"/>
    <w:rsid w:val="00930957"/>
    <w:rsid w:val="0093100E"/>
    <w:rsid w:val="00931FC5"/>
    <w:rsid w:val="009326C8"/>
    <w:rsid w:val="00932A3B"/>
    <w:rsid w:val="009339B4"/>
    <w:rsid w:val="00934212"/>
    <w:rsid w:val="00934615"/>
    <w:rsid w:val="00935228"/>
    <w:rsid w:val="009373D6"/>
    <w:rsid w:val="009400E2"/>
    <w:rsid w:val="00940CBE"/>
    <w:rsid w:val="00941411"/>
    <w:rsid w:val="00942E3A"/>
    <w:rsid w:val="00943150"/>
    <w:rsid w:val="009433BE"/>
    <w:rsid w:val="00943D03"/>
    <w:rsid w:val="009447E4"/>
    <w:rsid w:val="009448C5"/>
    <w:rsid w:val="00945F0F"/>
    <w:rsid w:val="0094657D"/>
    <w:rsid w:val="0094658F"/>
    <w:rsid w:val="009469BD"/>
    <w:rsid w:val="00946AA5"/>
    <w:rsid w:val="00946EE0"/>
    <w:rsid w:val="009475B0"/>
    <w:rsid w:val="00950590"/>
    <w:rsid w:val="009506E1"/>
    <w:rsid w:val="00950DCB"/>
    <w:rsid w:val="00950ECE"/>
    <w:rsid w:val="009516DA"/>
    <w:rsid w:val="009517A8"/>
    <w:rsid w:val="00951B48"/>
    <w:rsid w:val="009536A8"/>
    <w:rsid w:val="00953F92"/>
    <w:rsid w:val="009544FA"/>
    <w:rsid w:val="00954A47"/>
    <w:rsid w:val="009558EA"/>
    <w:rsid w:val="00955A19"/>
    <w:rsid w:val="00957486"/>
    <w:rsid w:val="00957883"/>
    <w:rsid w:val="0095793E"/>
    <w:rsid w:val="00957BDC"/>
    <w:rsid w:val="00957CAE"/>
    <w:rsid w:val="00960116"/>
    <w:rsid w:val="00960A5A"/>
    <w:rsid w:val="00960CAF"/>
    <w:rsid w:val="0096220C"/>
    <w:rsid w:val="00962B1A"/>
    <w:rsid w:val="009641A1"/>
    <w:rsid w:val="009644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5CAD"/>
    <w:rsid w:val="00976CE7"/>
    <w:rsid w:val="0097780D"/>
    <w:rsid w:val="009778FD"/>
    <w:rsid w:val="00977BFD"/>
    <w:rsid w:val="00977FBB"/>
    <w:rsid w:val="00980168"/>
    <w:rsid w:val="00980230"/>
    <w:rsid w:val="0098027F"/>
    <w:rsid w:val="00981BC3"/>
    <w:rsid w:val="00982E60"/>
    <w:rsid w:val="00983238"/>
    <w:rsid w:val="00983C1D"/>
    <w:rsid w:val="00983D2F"/>
    <w:rsid w:val="0098448D"/>
    <w:rsid w:val="00984D21"/>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600"/>
    <w:rsid w:val="00997A1E"/>
    <w:rsid w:val="009A0236"/>
    <w:rsid w:val="009A142C"/>
    <w:rsid w:val="009A1436"/>
    <w:rsid w:val="009A1A27"/>
    <w:rsid w:val="009A21D8"/>
    <w:rsid w:val="009A37F3"/>
    <w:rsid w:val="009A39F9"/>
    <w:rsid w:val="009A3A2C"/>
    <w:rsid w:val="009A3F11"/>
    <w:rsid w:val="009A4BD3"/>
    <w:rsid w:val="009A4D4B"/>
    <w:rsid w:val="009A4E07"/>
    <w:rsid w:val="009A51AC"/>
    <w:rsid w:val="009A59CE"/>
    <w:rsid w:val="009A5BBA"/>
    <w:rsid w:val="009A5D86"/>
    <w:rsid w:val="009A600B"/>
    <w:rsid w:val="009A67B9"/>
    <w:rsid w:val="009A6BC3"/>
    <w:rsid w:val="009A6C1B"/>
    <w:rsid w:val="009A7205"/>
    <w:rsid w:val="009B013E"/>
    <w:rsid w:val="009B0DBA"/>
    <w:rsid w:val="009B1CFA"/>
    <w:rsid w:val="009B23CB"/>
    <w:rsid w:val="009B27AA"/>
    <w:rsid w:val="009B296F"/>
    <w:rsid w:val="009B2A1E"/>
    <w:rsid w:val="009B2BAD"/>
    <w:rsid w:val="009B32CF"/>
    <w:rsid w:val="009B3E6A"/>
    <w:rsid w:val="009B3EBF"/>
    <w:rsid w:val="009B3F65"/>
    <w:rsid w:val="009B4099"/>
    <w:rsid w:val="009B48D7"/>
    <w:rsid w:val="009B4AC7"/>
    <w:rsid w:val="009B5B34"/>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59E8"/>
    <w:rsid w:val="009C6F83"/>
    <w:rsid w:val="009C70FA"/>
    <w:rsid w:val="009C739A"/>
    <w:rsid w:val="009D01DB"/>
    <w:rsid w:val="009D1319"/>
    <w:rsid w:val="009D2303"/>
    <w:rsid w:val="009D4494"/>
    <w:rsid w:val="009D5163"/>
    <w:rsid w:val="009D529A"/>
    <w:rsid w:val="009D5B30"/>
    <w:rsid w:val="009D5D3B"/>
    <w:rsid w:val="009D5EDD"/>
    <w:rsid w:val="009D6B03"/>
    <w:rsid w:val="009D6D92"/>
    <w:rsid w:val="009D7020"/>
    <w:rsid w:val="009D7203"/>
    <w:rsid w:val="009E0487"/>
    <w:rsid w:val="009E1C4C"/>
    <w:rsid w:val="009E2541"/>
    <w:rsid w:val="009E2734"/>
    <w:rsid w:val="009E29BD"/>
    <w:rsid w:val="009E2A6E"/>
    <w:rsid w:val="009E3BD9"/>
    <w:rsid w:val="009E4C1E"/>
    <w:rsid w:val="009E56AC"/>
    <w:rsid w:val="009E5F73"/>
    <w:rsid w:val="009E63A7"/>
    <w:rsid w:val="009E6864"/>
    <w:rsid w:val="009E6CDE"/>
    <w:rsid w:val="009F154A"/>
    <w:rsid w:val="009F1F28"/>
    <w:rsid w:val="009F27E3"/>
    <w:rsid w:val="009F281B"/>
    <w:rsid w:val="009F286A"/>
    <w:rsid w:val="009F310E"/>
    <w:rsid w:val="009F492E"/>
    <w:rsid w:val="009F4FB6"/>
    <w:rsid w:val="009F52C9"/>
    <w:rsid w:val="009F5434"/>
    <w:rsid w:val="009F5B70"/>
    <w:rsid w:val="009F5BD6"/>
    <w:rsid w:val="009F5C86"/>
    <w:rsid w:val="009F5F6C"/>
    <w:rsid w:val="009F721C"/>
    <w:rsid w:val="009F737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4B1"/>
    <w:rsid w:val="00A125EA"/>
    <w:rsid w:val="00A1297B"/>
    <w:rsid w:val="00A13293"/>
    <w:rsid w:val="00A13A7E"/>
    <w:rsid w:val="00A13E4F"/>
    <w:rsid w:val="00A1483D"/>
    <w:rsid w:val="00A149B5"/>
    <w:rsid w:val="00A14C09"/>
    <w:rsid w:val="00A1637B"/>
    <w:rsid w:val="00A16D4D"/>
    <w:rsid w:val="00A173FB"/>
    <w:rsid w:val="00A203C5"/>
    <w:rsid w:val="00A20659"/>
    <w:rsid w:val="00A206D0"/>
    <w:rsid w:val="00A20BF4"/>
    <w:rsid w:val="00A219CD"/>
    <w:rsid w:val="00A21CC1"/>
    <w:rsid w:val="00A2387F"/>
    <w:rsid w:val="00A24E61"/>
    <w:rsid w:val="00A24E6A"/>
    <w:rsid w:val="00A24F7D"/>
    <w:rsid w:val="00A25F65"/>
    <w:rsid w:val="00A27399"/>
    <w:rsid w:val="00A27808"/>
    <w:rsid w:val="00A27FE8"/>
    <w:rsid w:val="00A309EF"/>
    <w:rsid w:val="00A31630"/>
    <w:rsid w:val="00A3199F"/>
    <w:rsid w:val="00A331AA"/>
    <w:rsid w:val="00A33571"/>
    <w:rsid w:val="00A34413"/>
    <w:rsid w:val="00A344C1"/>
    <w:rsid w:val="00A34E96"/>
    <w:rsid w:val="00A356A5"/>
    <w:rsid w:val="00A35C0F"/>
    <w:rsid w:val="00A360BE"/>
    <w:rsid w:val="00A36491"/>
    <w:rsid w:val="00A3733A"/>
    <w:rsid w:val="00A3734B"/>
    <w:rsid w:val="00A37759"/>
    <w:rsid w:val="00A37BF6"/>
    <w:rsid w:val="00A410D0"/>
    <w:rsid w:val="00A41449"/>
    <w:rsid w:val="00A41EF6"/>
    <w:rsid w:val="00A428BB"/>
    <w:rsid w:val="00A42B89"/>
    <w:rsid w:val="00A431E5"/>
    <w:rsid w:val="00A43F8E"/>
    <w:rsid w:val="00A4489C"/>
    <w:rsid w:val="00A4570B"/>
    <w:rsid w:val="00A46A53"/>
    <w:rsid w:val="00A46E26"/>
    <w:rsid w:val="00A47586"/>
    <w:rsid w:val="00A47A22"/>
    <w:rsid w:val="00A50984"/>
    <w:rsid w:val="00A51166"/>
    <w:rsid w:val="00A5152A"/>
    <w:rsid w:val="00A51700"/>
    <w:rsid w:val="00A51EE1"/>
    <w:rsid w:val="00A5224F"/>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383"/>
    <w:rsid w:val="00A75AB9"/>
    <w:rsid w:val="00A76179"/>
    <w:rsid w:val="00A76669"/>
    <w:rsid w:val="00A76A13"/>
    <w:rsid w:val="00A76B92"/>
    <w:rsid w:val="00A778B4"/>
    <w:rsid w:val="00A779C7"/>
    <w:rsid w:val="00A77C38"/>
    <w:rsid w:val="00A8022C"/>
    <w:rsid w:val="00A802B7"/>
    <w:rsid w:val="00A8062C"/>
    <w:rsid w:val="00A80EA3"/>
    <w:rsid w:val="00A817D0"/>
    <w:rsid w:val="00A81FFB"/>
    <w:rsid w:val="00A8316F"/>
    <w:rsid w:val="00A83B12"/>
    <w:rsid w:val="00A83CB3"/>
    <w:rsid w:val="00A8483D"/>
    <w:rsid w:val="00A84E4E"/>
    <w:rsid w:val="00A85975"/>
    <w:rsid w:val="00A863AA"/>
    <w:rsid w:val="00A87911"/>
    <w:rsid w:val="00A87DB2"/>
    <w:rsid w:val="00A90E19"/>
    <w:rsid w:val="00A90EBD"/>
    <w:rsid w:val="00A917BC"/>
    <w:rsid w:val="00A91918"/>
    <w:rsid w:val="00A91BCE"/>
    <w:rsid w:val="00A9263E"/>
    <w:rsid w:val="00A92932"/>
    <w:rsid w:val="00A9339B"/>
    <w:rsid w:val="00A939D8"/>
    <w:rsid w:val="00A93A9C"/>
    <w:rsid w:val="00A946AF"/>
    <w:rsid w:val="00A94C5A"/>
    <w:rsid w:val="00A954E9"/>
    <w:rsid w:val="00A9592F"/>
    <w:rsid w:val="00A9686B"/>
    <w:rsid w:val="00A97DBF"/>
    <w:rsid w:val="00AA0201"/>
    <w:rsid w:val="00AA10E6"/>
    <w:rsid w:val="00AA150F"/>
    <w:rsid w:val="00AA172A"/>
    <w:rsid w:val="00AA1CD7"/>
    <w:rsid w:val="00AA1F2B"/>
    <w:rsid w:val="00AA2BC8"/>
    <w:rsid w:val="00AA404E"/>
    <w:rsid w:val="00AA476A"/>
    <w:rsid w:val="00AA48C6"/>
    <w:rsid w:val="00AA5550"/>
    <w:rsid w:val="00AA61BB"/>
    <w:rsid w:val="00AA643E"/>
    <w:rsid w:val="00AA77D0"/>
    <w:rsid w:val="00AA7E70"/>
    <w:rsid w:val="00AB1B30"/>
    <w:rsid w:val="00AB1CBA"/>
    <w:rsid w:val="00AB1CCB"/>
    <w:rsid w:val="00AB2175"/>
    <w:rsid w:val="00AB26F1"/>
    <w:rsid w:val="00AB27E5"/>
    <w:rsid w:val="00AB2BE1"/>
    <w:rsid w:val="00AB3280"/>
    <w:rsid w:val="00AB3AC1"/>
    <w:rsid w:val="00AB3BD4"/>
    <w:rsid w:val="00AB463C"/>
    <w:rsid w:val="00AB4AEA"/>
    <w:rsid w:val="00AB4AEF"/>
    <w:rsid w:val="00AB4CE0"/>
    <w:rsid w:val="00AB7FD1"/>
    <w:rsid w:val="00AC0E7B"/>
    <w:rsid w:val="00AC186C"/>
    <w:rsid w:val="00AC1D4B"/>
    <w:rsid w:val="00AC2AD0"/>
    <w:rsid w:val="00AC2F6A"/>
    <w:rsid w:val="00AC336F"/>
    <w:rsid w:val="00AC3672"/>
    <w:rsid w:val="00AC3987"/>
    <w:rsid w:val="00AC4D90"/>
    <w:rsid w:val="00AC5B6E"/>
    <w:rsid w:val="00AC6CA9"/>
    <w:rsid w:val="00AC714A"/>
    <w:rsid w:val="00AC7433"/>
    <w:rsid w:val="00AC751E"/>
    <w:rsid w:val="00AC7CDB"/>
    <w:rsid w:val="00AD01C6"/>
    <w:rsid w:val="00AD0DA5"/>
    <w:rsid w:val="00AD1AC8"/>
    <w:rsid w:val="00AD2982"/>
    <w:rsid w:val="00AD299F"/>
    <w:rsid w:val="00AD2A65"/>
    <w:rsid w:val="00AD30E6"/>
    <w:rsid w:val="00AD3FEA"/>
    <w:rsid w:val="00AD42E7"/>
    <w:rsid w:val="00AD44B5"/>
    <w:rsid w:val="00AD45E2"/>
    <w:rsid w:val="00AD61CD"/>
    <w:rsid w:val="00AD6D7D"/>
    <w:rsid w:val="00AD7DD6"/>
    <w:rsid w:val="00AE012D"/>
    <w:rsid w:val="00AE056F"/>
    <w:rsid w:val="00AE0FBE"/>
    <w:rsid w:val="00AE189C"/>
    <w:rsid w:val="00AE298E"/>
    <w:rsid w:val="00AE2E10"/>
    <w:rsid w:val="00AE5068"/>
    <w:rsid w:val="00AE508A"/>
    <w:rsid w:val="00AE5C0B"/>
    <w:rsid w:val="00AE669F"/>
    <w:rsid w:val="00AF0315"/>
    <w:rsid w:val="00AF1320"/>
    <w:rsid w:val="00AF18C4"/>
    <w:rsid w:val="00AF1A52"/>
    <w:rsid w:val="00AF1BE9"/>
    <w:rsid w:val="00AF2AFC"/>
    <w:rsid w:val="00AF2E67"/>
    <w:rsid w:val="00AF3082"/>
    <w:rsid w:val="00AF365F"/>
    <w:rsid w:val="00AF3BF8"/>
    <w:rsid w:val="00AF41F4"/>
    <w:rsid w:val="00AF42C0"/>
    <w:rsid w:val="00AF42DA"/>
    <w:rsid w:val="00AF4965"/>
    <w:rsid w:val="00AF5A0D"/>
    <w:rsid w:val="00AF6119"/>
    <w:rsid w:val="00AF751F"/>
    <w:rsid w:val="00AF7A39"/>
    <w:rsid w:val="00B0059F"/>
    <w:rsid w:val="00B00F4A"/>
    <w:rsid w:val="00B02580"/>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52"/>
    <w:rsid w:val="00B14392"/>
    <w:rsid w:val="00B146C8"/>
    <w:rsid w:val="00B15BF9"/>
    <w:rsid w:val="00B15DBC"/>
    <w:rsid w:val="00B15FE7"/>
    <w:rsid w:val="00B161E2"/>
    <w:rsid w:val="00B163C2"/>
    <w:rsid w:val="00B164BB"/>
    <w:rsid w:val="00B166DF"/>
    <w:rsid w:val="00B16F70"/>
    <w:rsid w:val="00B173F5"/>
    <w:rsid w:val="00B17B19"/>
    <w:rsid w:val="00B209A4"/>
    <w:rsid w:val="00B20E65"/>
    <w:rsid w:val="00B20FBD"/>
    <w:rsid w:val="00B211BC"/>
    <w:rsid w:val="00B21360"/>
    <w:rsid w:val="00B21AAE"/>
    <w:rsid w:val="00B21DF7"/>
    <w:rsid w:val="00B21FCB"/>
    <w:rsid w:val="00B2206C"/>
    <w:rsid w:val="00B228D3"/>
    <w:rsid w:val="00B23782"/>
    <w:rsid w:val="00B241D5"/>
    <w:rsid w:val="00B249A7"/>
    <w:rsid w:val="00B25695"/>
    <w:rsid w:val="00B25915"/>
    <w:rsid w:val="00B267BF"/>
    <w:rsid w:val="00B278C4"/>
    <w:rsid w:val="00B30245"/>
    <w:rsid w:val="00B308BC"/>
    <w:rsid w:val="00B30E9A"/>
    <w:rsid w:val="00B31321"/>
    <w:rsid w:val="00B3225F"/>
    <w:rsid w:val="00B340C5"/>
    <w:rsid w:val="00B3567D"/>
    <w:rsid w:val="00B359A4"/>
    <w:rsid w:val="00B35CBE"/>
    <w:rsid w:val="00B35DA2"/>
    <w:rsid w:val="00B3625C"/>
    <w:rsid w:val="00B37764"/>
    <w:rsid w:val="00B40A06"/>
    <w:rsid w:val="00B421BD"/>
    <w:rsid w:val="00B425E8"/>
    <w:rsid w:val="00B428B8"/>
    <w:rsid w:val="00B4314E"/>
    <w:rsid w:val="00B4315B"/>
    <w:rsid w:val="00B43CA0"/>
    <w:rsid w:val="00B44558"/>
    <w:rsid w:val="00B445A4"/>
    <w:rsid w:val="00B446FC"/>
    <w:rsid w:val="00B4519A"/>
    <w:rsid w:val="00B45471"/>
    <w:rsid w:val="00B45AF0"/>
    <w:rsid w:val="00B45D2F"/>
    <w:rsid w:val="00B45E76"/>
    <w:rsid w:val="00B47F45"/>
    <w:rsid w:val="00B50BCC"/>
    <w:rsid w:val="00B50F1B"/>
    <w:rsid w:val="00B510DC"/>
    <w:rsid w:val="00B5255B"/>
    <w:rsid w:val="00B5266D"/>
    <w:rsid w:val="00B52E37"/>
    <w:rsid w:val="00B53CFA"/>
    <w:rsid w:val="00B55B5C"/>
    <w:rsid w:val="00B55B60"/>
    <w:rsid w:val="00B55D30"/>
    <w:rsid w:val="00B56D3A"/>
    <w:rsid w:val="00B57514"/>
    <w:rsid w:val="00B613A9"/>
    <w:rsid w:val="00B61F7E"/>
    <w:rsid w:val="00B625B5"/>
    <w:rsid w:val="00B63601"/>
    <w:rsid w:val="00B637CB"/>
    <w:rsid w:val="00B637DD"/>
    <w:rsid w:val="00B64825"/>
    <w:rsid w:val="00B65F44"/>
    <w:rsid w:val="00B66182"/>
    <w:rsid w:val="00B66550"/>
    <w:rsid w:val="00B66DF6"/>
    <w:rsid w:val="00B67FC9"/>
    <w:rsid w:val="00B70AFF"/>
    <w:rsid w:val="00B724B1"/>
    <w:rsid w:val="00B7257A"/>
    <w:rsid w:val="00B727CF"/>
    <w:rsid w:val="00B73123"/>
    <w:rsid w:val="00B73E4D"/>
    <w:rsid w:val="00B7416C"/>
    <w:rsid w:val="00B746DE"/>
    <w:rsid w:val="00B7473B"/>
    <w:rsid w:val="00B752C1"/>
    <w:rsid w:val="00B75BB9"/>
    <w:rsid w:val="00B75EC3"/>
    <w:rsid w:val="00B76B46"/>
    <w:rsid w:val="00B76E8B"/>
    <w:rsid w:val="00B77155"/>
    <w:rsid w:val="00B800B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2C"/>
    <w:rsid w:val="00B874A8"/>
    <w:rsid w:val="00B908A8"/>
    <w:rsid w:val="00B90FD9"/>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4EA"/>
    <w:rsid w:val="00BB2BB0"/>
    <w:rsid w:val="00BB372D"/>
    <w:rsid w:val="00BB3C30"/>
    <w:rsid w:val="00BB473D"/>
    <w:rsid w:val="00BB4955"/>
    <w:rsid w:val="00BB5731"/>
    <w:rsid w:val="00BB58A6"/>
    <w:rsid w:val="00BB658B"/>
    <w:rsid w:val="00BB66AE"/>
    <w:rsid w:val="00BB68B1"/>
    <w:rsid w:val="00BB690E"/>
    <w:rsid w:val="00BB7445"/>
    <w:rsid w:val="00BB793C"/>
    <w:rsid w:val="00BB79A0"/>
    <w:rsid w:val="00BC0C1E"/>
    <w:rsid w:val="00BC31E1"/>
    <w:rsid w:val="00BC3516"/>
    <w:rsid w:val="00BC3523"/>
    <w:rsid w:val="00BC5544"/>
    <w:rsid w:val="00BC5E0D"/>
    <w:rsid w:val="00BC612A"/>
    <w:rsid w:val="00BC6567"/>
    <w:rsid w:val="00BC733C"/>
    <w:rsid w:val="00BC7E0D"/>
    <w:rsid w:val="00BD072D"/>
    <w:rsid w:val="00BD139F"/>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D7ABE"/>
    <w:rsid w:val="00BE0B9B"/>
    <w:rsid w:val="00BE1502"/>
    <w:rsid w:val="00BE17E5"/>
    <w:rsid w:val="00BE2320"/>
    <w:rsid w:val="00BE2A08"/>
    <w:rsid w:val="00BE4BC9"/>
    <w:rsid w:val="00BE531C"/>
    <w:rsid w:val="00BE611F"/>
    <w:rsid w:val="00BE685E"/>
    <w:rsid w:val="00BE7361"/>
    <w:rsid w:val="00BE76F1"/>
    <w:rsid w:val="00BE7ECD"/>
    <w:rsid w:val="00BF0551"/>
    <w:rsid w:val="00BF0A9E"/>
    <w:rsid w:val="00BF1686"/>
    <w:rsid w:val="00BF16FF"/>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E3A"/>
    <w:rsid w:val="00C07AA3"/>
    <w:rsid w:val="00C07D62"/>
    <w:rsid w:val="00C10067"/>
    <w:rsid w:val="00C129C6"/>
    <w:rsid w:val="00C133F9"/>
    <w:rsid w:val="00C13B5E"/>
    <w:rsid w:val="00C14183"/>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26B"/>
    <w:rsid w:val="00C2252B"/>
    <w:rsid w:val="00C23B34"/>
    <w:rsid w:val="00C24952"/>
    <w:rsid w:val="00C24F71"/>
    <w:rsid w:val="00C2522B"/>
    <w:rsid w:val="00C25A16"/>
    <w:rsid w:val="00C2666E"/>
    <w:rsid w:val="00C2721F"/>
    <w:rsid w:val="00C274E9"/>
    <w:rsid w:val="00C27521"/>
    <w:rsid w:val="00C278D7"/>
    <w:rsid w:val="00C27A5B"/>
    <w:rsid w:val="00C3003F"/>
    <w:rsid w:val="00C300E3"/>
    <w:rsid w:val="00C301A0"/>
    <w:rsid w:val="00C3084A"/>
    <w:rsid w:val="00C30C99"/>
    <w:rsid w:val="00C31387"/>
    <w:rsid w:val="00C31760"/>
    <w:rsid w:val="00C31B69"/>
    <w:rsid w:val="00C31C2C"/>
    <w:rsid w:val="00C32235"/>
    <w:rsid w:val="00C33E4C"/>
    <w:rsid w:val="00C34F1D"/>
    <w:rsid w:val="00C36476"/>
    <w:rsid w:val="00C36508"/>
    <w:rsid w:val="00C36D24"/>
    <w:rsid w:val="00C37823"/>
    <w:rsid w:val="00C37A1B"/>
    <w:rsid w:val="00C40787"/>
    <w:rsid w:val="00C40876"/>
    <w:rsid w:val="00C40EB1"/>
    <w:rsid w:val="00C41014"/>
    <w:rsid w:val="00C411CE"/>
    <w:rsid w:val="00C42086"/>
    <w:rsid w:val="00C43040"/>
    <w:rsid w:val="00C43133"/>
    <w:rsid w:val="00C431BE"/>
    <w:rsid w:val="00C431E5"/>
    <w:rsid w:val="00C4418C"/>
    <w:rsid w:val="00C453AE"/>
    <w:rsid w:val="00C454D8"/>
    <w:rsid w:val="00C45F9F"/>
    <w:rsid w:val="00C46116"/>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2F"/>
    <w:rsid w:val="00C63D98"/>
    <w:rsid w:val="00C63FED"/>
    <w:rsid w:val="00C65000"/>
    <w:rsid w:val="00C65408"/>
    <w:rsid w:val="00C6591C"/>
    <w:rsid w:val="00C66422"/>
    <w:rsid w:val="00C66902"/>
    <w:rsid w:val="00C67149"/>
    <w:rsid w:val="00C671DC"/>
    <w:rsid w:val="00C67A0E"/>
    <w:rsid w:val="00C703CB"/>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66DB"/>
    <w:rsid w:val="00C877F8"/>
    <w:rsid w:val="00C90839"/>
    <w:rsid w:val="00C912EC"/>
    <w:rsid w:val="00C91565"/>
    <w:rsid w:val="00C91AE2"/>
    <w:rsid w:val="00C91F70"/>
    <w:rsid w:val="00C9247F"/>
    <w:rsid w:val="00C92C0A"/>
    <w:rsid w:val="00C9363B"/>
    <w:rsid w:val="00C9369B"/>
    <w:rsid w:val="00C94B15"/>
    <w:rsid w:val="00C95672"/>
    <w:rsid w:val="00C95A95"/>
    <w:rsid w:val="00C96D18"/>
    <w:rsid w:val="00CA0A47"/>
    <w:rsid w:val="00CA104D"/>
    <w:rsid w:val="00CA18F2"/>
    <w:rsid w:val="00CA1B84"/>
    <w:rsid w:val="00CA2008"/>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4A0"/>
    <w:rsid w:val="00CB4834"/>
    <w:rsid w:val="00CB563E"/>
    <w:rsid w:val="00CB6031"/>
    <w:rsid w:val="00CB6A63"/>
    <w:rsid w:val="00CB7407"/>
    <w:rsid w:val="00CB751D"/>
    <w:rsid w:val="00CB767A"/>
    <w:rsid w:val="00CB7E8A"/>
    <w:rsid w:val="00CC00BD"/>
    <w:rsid w:val="00CC05AF"/>
    <w:rsid w:val="00CC0D08"/>
    <w:rsid w:val="00CC1ABE"/>
    <w:rsid w:val="00CC2193"/>
    <w:rsid w:val="00CC2266"/>
    <w:rsid w:val="00CC381F"/>
    <w:rsid w:val="00CC3B1A"/>
    <w:rsid w:val="00CC42DF"/>
    <w:rsid w:val="00CC62E5"/>
    <w:rsid w:val="00CC70E0"/>
    <w:rsid w:val="00CC70F4"/>
    <w:rsid w:val="00CC73F5"/>
    <w:rsid w:val="00CC7AB7"/>
    <w:rsid w:val="00CD0455"/>
    <w:rsid w:val="00CD0BE7"/>
    <w:rsid w:val="00CD1162"/>
    <w:rsid w:val="00CD194C"/>
    <w:rsid w:val="00CD1E58"/>
    <w:rsid w:val="00CD30F1"/>
    <w:rsid w:val="00CD3496"/>
    <w:rsid w:val="00CD3942"/>
    <w:rsid w:val="00CD3DDC"/>
    <w:rsid w:val="00CD4446"/>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6EB7"/>
    <w:rsid w:val="00CE7E98"/>
    <w:rsid w:val="00CE7FF2"/>
    <w:rsid w:val="00CF0274"/>
    <w:rsid w:val="00CF02B5"/>
    <w:rsid w:val="00CF061E"/>
    <w:rsid w:val="00CF1094"/>
    <w:rsid w:val="00CF16DF"/>
    <w:rsid w:val="00CF1BCB"/>
    <w:rsid w:val="00CF1FDD"/>
    <w:rsid w:val="00CF2EC3"/>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2926"/>
    <w:rsid w:val="00D03325"/>
    <w:rsid w:val="00D0548E"/>
    <w:rsid w:val="00D056D0"/>
    <w:rsid w:val="00D05891"/>
    <w:rsid w:val="00D05B91"/>
    <w:rsid w:val="00D05F40"/>
    <w:rsid w:val="00D05F56"/>
    <w:rsid w:val="00D0639A"/>
    <w:rsid w:val="00D07EE3"/>
    <w:rsid w:val="00D07F17"/>
    <w:rsid w:val="00D10C9E"/>
    <w:rsid w:val="00D11A2D"/>
    <w:rsid w:val="00D11ADF"/>
    <w:rsid w:val="00D12042"/>
    <w:rsid w:val="00D14C22"/>
    <w:rsid w:val="00D14D60"/>
    <w:rsid w:val="00D14FEA"/>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AA5"/>
    <w:rsid w:val="00D32D11"/>
    <w:rsid w:val="00D33365"/>
    <w:rsid w:val="00D3377E"/>
    <w:rsid w:val="00D33EDE"/>
    <w:rsid w:val="00D34A4A"/>
    <w:rsid w:val="00D358AC"/>
    <w:rsid w:val="00D35BB8"/>
    <w:rsid w:val="00D3612C"/>
    <w:rsid w:val="00D36A1A"/>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134"/>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232"/>
    <w:rsid w:val="00D67725"/>
    <w:rsid w:val="00D67AB0"/>
    <w:rsid w:val="00D67E2D"/>
    <w:rsid w:val="00D71153"/>
    <w:rsid w:val="00D71EA0"/>
    <w:rsid w:val="00D72269"/>
    <w:rsid w:val="00D7458B"/>
    <w:rsid w:val="00D74A27"/>
    <w:rsid w:val="00D758F7"/>
    <w:rsid w:val="00D75E92"/>
    <w:rsid w:val="00D7615D"/>
    <w:rsid w:val="00D76AF7"/>
    <w:rsid w:val="00D776E8"/>
    <w:rsid w:val="00D777DF"/>
    <w:rsid w:val="00D779E8"/>
    <w:rsid w:val="00D77EBB"/>
    <w:rsid w:val="00D80436"/>
    <w:rsid w:val="00D8048C"/>
    <w:rsid w:val="00D80AE1"/>
    <w:rsid w:val="00D80D5A"/>
    <w:rsid w:val="00D811FB"/>
    <w:rsid w:val="00D81A24"/>
    <w:rsid w:val="00D8214A"/>
    <w:rsid w:val="00D847B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F51"/>
    <w:rsid w:val="00DB237B"/>
    <w:rsid w:val="00DB4354"/>
    <w:rsid w:val="00DB492F"/>
    <w:rsid w:val="00DB4B30"/>
    <w:rsid w:val="00DB4C0B"/>
    <w:rsid w:val="00DB4C76"/>
    <w:rsid w:val="00DB4E4B"/>
    <w:rsid w:val="00DB523F"/>
    <w:rsid w:val="00DB56A2"/>
    <w:rsid w:val="00DB5C35"/>
    <w:rsid w:val="00DB5D24"/>
    <w:rsid w:val="00DB62BB"/>
    <w:rsid w:val="00DB66D4"/>
    <w:rsid w:val="00DB6FB4"/>
    <w:rsid w:val="00DB7B20"/>
    <w:rsid w:val="00DC0997"/>
    <w:rsid w:val="00DC0A51"/>
    <w:rsid w:val="00DC0E1D"/>
    <w:rsid w:val="00DC1FC6"/>
    <w:rsid w:val="00DC23D4"/>
    <w:rsid w:val="00DC2851"/>
    <w:rsid w:val="00DC317C"/>
    <w:rsid w:val="00DC3EEB"/>
    <w:rsid w:val="00DC4E73"/>
    <w:rsid w:val="00DC5C87"/>
    <w:rsid w:val="00DC670C"/>
    <w:rsid w:val="00DC712B"/>
    <w:rsid w:val="00DC7C98"/>
    <w:rsid w:val="00DD0966"/>
    <w:rsid w:val="00DD1A87"/>
    <w:rsid w:val="00DD2715"/>
    <w:rsid w:val="00DD3004"/>
    <w:rsid w:val="00DD3097"/>
    <w:rsid w:val="00DD371F"/>
    <w:rsid w:val="00DD3CAD"/>
    <w:rsid w:val="00DD704C"/>
    <w:rsid w:val="00DD77B0"/>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E93"/>
    <w:rsid w:val="00DE7C9F"/>
    <w:rsid w:val="00DF0D73"/>
    <w:rsid w:val="00DF0FC3"/>
    <w:rsid w:val="00DF1069"/>
    <w:rsid w:val="00DF121F"/>
    <w:rsid w:val="00DF12D5"/>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338"/>
    <w:rsid w:val="00E008D8"/>
    <w:rsid w:val="00E00C3F"/>
    <w:rsid w:val="00E00C4F"/>
    <w:rsid w:val="00E01315"/>
    <w:rsid w:val="00E01503"/>
    <w:rsid w:val="00E01C15"/>
    <w:rsid w:val="00E01FBA"/>
    <w:rsid w:val="00E024C8"/>
    <w:rsid w:val="00E03C92"/>
    <w:rsid w:val="00E0471A"/>
    <w:rsid w:val="00E04E2F"/>
    <w:rsid w:val="00E05615"/>
    <w:rsid w:val="00E0585A"/>
    <w:rsid w:val="00E05B61"/>
    <w:rsid w:val="00E060C4"/>
    <w:rsid w:val="00E06611"/>
    <w:rsid w:val="00E06B10"/>
    <w:rsid w:val="00E072DE"/>
    <w:rsid w:val="00E10D1E"/>
    <w:rsid w:val="00E10FAE"/>
    <w:rsid w:val="00E11038"/>
    <w:rsid w:val="00E1214F"/>
    <w:rsid w:val="00E12980"/>
    <w:rsid w:val="00E12CF3"/>
    <w:rsid w:val="00E12EDD"/>
    <w:rsid w:val="00E13711"/>
    <w:rsid w:val="00E13F05"/>
    <w:rsid w:val="00E14743"/>
    <w:rsid w:val="00E14DE8"/>
    <w:rsid w:val="00E16AE5"/>
    <w:rsid w:val="00E171E3"/>
    <w:rsid w:val="00E177CD"/>
    <w:rsid w:val="00E177E2"/>
    <w:rsid w:val="00E21754"/>
    <w:rsid w:val="00E23382"/>
    <w:rsid w:val="00E235B9"/>
    <w:rsid w:val="00E23734"/>
    <w:rsid w:val="00E23786"/>
    <w:rsid w:val="00E23B46"/>
    <w:rsid w:val="00E23E82"/>
    <w:rsid w:val="00E24BDF"/>
    <w:rsid w:val="00E25574"/>
    <w:rsid w:val="00E2572C"/>
    <w:rsid w:val="00E2673C"/>
    <w:rsid w:val="00E26C62"/>
    <w:rsid w:val="00E271C8"/>
    <w:rsid w:val="00E27F9E"/>
    <w:rsid w:val="00E310A7"/>
    <w:rsid w:val="00E31211"/>
    <w:rsid w:val="00E3148F"/>
    <w:rsid w:val="00E31496"/>
    <w:rsid w:val="00E31CB7"/>
    <w:rsid w:val="00E32336"/>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D3B"/>
    <w:rsid w:val="00E43C45"/>
    <w:rsid w:val="00E43E08"/>
    <w:rsid w:val="00E44EFC"/>
    <w:rsid w:val="00E45854"/>
    <w:rsid w:val="00E46060"/>
    <w:rsid w:val="00E460A0"/>
    <w:rsid w:val="00E46649"/>
    <w:rsid w:val="00E47038"/>
    <w:rsid w:val="00E4772D"/>
    <w:rsid w:val="00E47F34"/>
    <w:rsid w:val="00E50AB6"/>
    <w:rsid w:val="00E51DBF"/>
    <w:rsid w:val="00E52110"/>
    <w:rsid w:val="00E5213B"/>
    <w:rsid w:val="00E52251"/>
    <w:rsid w:val="00E52404"/>
    <w:rsid w:val="00E52438"/>
    <w:rsid w:val="00E52A5E"/>
    <w:rsid w:val="00E52B30"/>
    <w:rsid w:val="00E52E83"/>
    <w:rsid w:val="00E53D6E"/>
    <w:rsid w:val="00E54171"/>
    <w:rsid w:val="00E5471C"/>
    <w:rsid w:val="00E561DF"/>
    <w:rsid w:val="00E564D3"/>
    <w:rsid w:val="00E567AE"/>
    <w:rsid w:val="00E56A7C"/>
    <w:rsid w:val="00E573E2"/>
    <w:rsid w:val="00E60994"/>
    <w:rsid w:val="00E622FB"/>
    <w:rsid w:val="00E633E0"/>
    <w:rsid w:val="00E642F4"/>
    <w:rsid w:val="00E64966"/>
    <w:rsid w:val="00E64DA1"/>
    <w:rsid w:val="00E65316"/>
    <w:rsid w:val="00E65329"/>
    <w:rsid w:val="00E672DB"/>
    <w:rsid w:val="00E6796A"/>
    <w:rsid w:val="00E70083"/>
    <w:rsid w:val="00E702B7"/>
    <w:rsid w:val="00E70C43"/>
    <w:rsid w:val="00E71184"/>
    <w:rsid w:val="00E71658"/>
    <w:rsid w:val="00E7169D"/>
    <w:rsid w:val="00E71A1A"/>
    <w:rsid w:val="00E71A83"/>
    <w:rsid w:val="00E71B3C"/>
    <w:rsid w:val="00E71D06"/>
    <w:rsid w:val="00E7366A"/>
    <w:rsid w:val="00E73767"/>
    <w:rsid w:val="00E73E85"/>
    <w:rsid w:val="00E748CC"/>
    <w:rsid w:val="00E74A7C"/>
    <w:rsid w:val="00E759AC"/>
    <w:rsid w:val="00E76095"/>
    <w:rsid w:val="00E7662A"/>
    <w:rsid w:val="00E77C05"/>
    <w:rsid w:val="00E8019B"/>
    <w:rsid w:val="00E80F7D"/>
    <w:rsid w:val="00E81B09"/>
    <w:rsid w:val="00E82262"/>
    <w:rsid w:val="00E82427"/>
    <w:rsid w:val="00E827BC"/>
    <w:rsid w:val="00E828EE"/>
    <w:rsid w:val="00E8387E"/>
    <w:rsid w:val="00E840D9"/>
    <w:rsid w:val="00E84460"/>
    <w:rsid w:val="00E85053"/>
    <w:rsid w:val="00E8580B"/>
    <w:rsid w:val="00E86642"/>
    <w:rsid w:val="00E871DC"/>
    <w:rsid w:val="00E87508"/>
    <w:rsid w:val="00E875AC"/>
    <w:rsid w:val="00E87DAF"/>
    <w:rsid w:val="00E9036C"/>
    <w:rsid w:val="00E912C1"/>
    <w:rsid w:val="00E915F0"/>
    <w:rsid w:val="00E91BE5"/>
    <w:rsid w:val="00E92190"/>
    <w:rsid w:val="00E921C4"/>
    <w:rsid w:val="00E92A09"/>
    <w:rsid w:val="00E92F10"/>
    <w:rsid w:val="00E94239"/>
    <w:rsid w:val="00E94284"/>
    <w:rsid w:val="00E9449A"/>
    <w:rsid w:val="00E95B82"/>
    <w:rsid w:val="00E960C6"/>
    <w:rsid w:val="00E96D3A"/>
    <w:rsid w:val="00E978A5"/>
    <w:rsid w:val="00EA0095"/>
    <w:rsid w:val="00EA0306"/>
    <w:rsid w:val="00EA05A8"/>
    <w:rsid w:val="00EA0913"/>
    <w:rsid w:val="00EA0C81"/>
    <w:rsid w:val="00EA1658"/>
    <w:rsid w:val="00EA1A96"/>
    <w:rsid w:val="00EA1E6E"/>
    <w:rsid w:val="00EA1EE4"/>
    <w:rsid w:val="00EA20A7"/>
    <w:rsid w:val="00EA211E"/>
    <w:rsid w:val="00EA2140"/>
    <w:rsid w:val="00EA231C"/>
    <w:rsid w:val="00EA24F8"/>
    <w:rsid w:val="00EA3893"/>
    <w:rsid w:val="00EA4498"/>
    <w:rsid w:val="00EA60DB"/>
    <w:rsid w:val="00EA6A3F"/>
    <w:rsid w:val="00EA7504"/>
    <w:rsid w:val="00EA7685"/>
    <w:rsid w:val="00EA78B3"/>
    <w:rsid w:val="00EA7F4A"/>
    <w:rsid w:val="00EB084D"/>
    <w:rsid w:val="00EB1341"/>
    <w:rsid w:val="00EB27AD"/>
    <w:rsid w:val="00EB2AC9"/>
    <w:rsid w:val="00EB2CD2"/>
    <w:rsid w:val="00EB37CB"/>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29B8"/>
    <w:rsid w:val="00EC3B82"/>
    <w:rsid w:val="00EC3E96"/>
    <w:rsid w:val="00EC5176"/>
    <w:rsid w:val="00EC566E"/>
    <w:rsid w:val="00EC5713"/>
    <w:rsid w:val="00EC57EA"/>
    <w:rsid w:val="00EC57F3"/>
    <w:rsid w:val="00EC6E38"/>
    <w:rsid w:val="00EC6F8B"/>
    <w:rsid w:val="00EC70B5"/>
    <w:rsid w:val="00ED02F7"/>
    <w:rsid w:val="00ED05D7"/>
    <w:rsid w:val="00ED06BE"/>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46E0"/>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F3B"/>
    <w:rsid w:val="00EF67F2"/>
    <w:rsid w:val="00EF7F21"/>
    <w:rsid w:val="00F0033C"/>
    <w:rsid w:val="00F0053A"/>
    <w:rsid w:val="00F00C40"/>
    <w:rsid w:val="00F010EB"/>
    <w:rsid w:val="00F01888"/>
    <w:rsid w:val="00F01E2B"/>
    <w:rsid w:val="00F030E8"/>
    <w:rsid w:val="00F032D6"/>
    <w:rsid w:val="00F0336F"/>
    <w:rsid w:val="00F042A5"/>
    <w:rsid w:val="00F04458"/>
    <w:rsid w:val="00F04EE9"/>
    <w:rsid w:val="00F05EC1"/>
    <w:rsid w:val="00F06152"/>
    <w:rsid w:val="00F07432"/>
    <w:rsid w:val="00F07E9A"/>
    <w:rsid w:val="00F102E6"/>
    <w:rsid w:val="00F103BF"/>
    <w:rsid w:val="00F10B2B"/>
    <w:rsid w:val="00F10C82"/>
    <w:rsid w:val="00F1160A"/>
    <w:rsid w:val="00F11C38"/>
    <w:rsid w:val="00F11F98"/>
    <w:rsid w:val="00F122C7"/>
    <w:rsid w:val="00F12A8B"/>
    <w:rsid w:val="00F1454D"/>
    <w:rsid w:val="00F14942"/>
    <w:rsid w:val="00F149AA"/>
    <w:rsid w:val="00F14DF4"/>
    <w:rsid w:val="00F15523"/>
    <w:rsid w:val="00F15832"/>
    <w:rsid w:val="00F15868"/>
    <w:rsid w:val="00F175E0"/>
    <w:rsid w:val="00F17840"/>
    <w:rsid w:val="00F17CC7"/>
    <w:rsid w:val="00F17DED"/>
    <w:rsid w:val="00F17F22"/>
    <w:rsid w:val="00F20123"/>
    <w:rsid w:val="00F2067D"/>
    <w:rsid w:val="00F210C0"/>
    <w:rsid w:val="00F21A5F"/>
    <w:rsid w:val="00F21E18"/>
    <w:rsid w:val="00F22798"/>
    <w:rsid w:val="00F23CC0"/>
    <w:rsid w:val="00F23F85"/>
    <w:rsid w:val="00F247CD"/>
    <w:rsid w:val="00F25188"/>
    <w:rsid w:val="00F25434"/>
    <w:rsid w:val="00F2644A"/>
    <w:rsid w:val="00F268E3"/>
    <w:rsid w:val="00F26944"/>
    <w:rsid w:val="00F26A5C"/>
    <w:rsid w:val="00F27AA1"/>
    <w:rsid w:val="00F27D2B"/>
    <w:rsid w:val="00F30063"/>
    <w:rsid w:val="00F305BB"/>
    <w:rsid w:val="00F30755"/>
    <w:rsid w:val="00F30A76"/>
    <w:rsid w:val="00F30A9D"/>
    <w:rsid w:val="00F32056"/>
    <w:rsid w:val="00F32082"/>
    <w:rsid w:val="00F32359"/>
    <w:rsid w:val="00F32D0D"/>
    <w:rsid w:val="00F32E44"/>
    <w:rsid w:val="00F34493"/>
    <w:rsid w:val="00F34862"/>
    <w:rsid w:val="00F358A3"/>
    <w:rsid w:val="00F362AD"/>
    <w:rsid w:val="00F3634B"/>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4EFC"/>
    <w:rsid w:val="00F55310"/>
    <w:rsid w:val="00F5567F"/>
    <w:rsid w:val="00F55BEA"/>
    <w:rsid w:val="00F56778"/>
    <w:rsid w:val="00F57077"/>
    <w:rsid w:val="00F578CF"/>
    <w:rsid w:val="00F57DC6"/>
    <w:rsid w:val="00F6118C"/>
    <w:rsid w:val="00F6148F"/>
    <w:rsid w:val="00F617F2"/>
    <w:rsid w:val="00F61A4B"/>
    <w:rsid w:val="00F622F8"/>
    <w:rsid w:val="00F623C9"/>
    <w:rsid w:val="00F6291E"/>
    <w:rsid w:val="00F62B1D"/>
    <w:rsid w:val="00F62DA7"/>
    <w:rsid w:val="00F62E9E"/>
    <w:rsid w:val="00F63022"/>
    <w:rsid w:val="00F640BD"/>
    <w:rsid w:val="00F64571"/>
    <w:rsid w:val="00F6458C"/>
    <w:rsid w:val="00F645EE"/>
    <w:rsid w:val="00F6522D"/>
    <w:rsid w:val="00F65AE6"/>
    <w:rsid w:val="00F660AB"/>
    <w:rsid w:val="00F67485"/>
    <w:rsid w:val="00F677FF"/>
    <w:rsid w:val="00F67F31"/>
    <w:rsid w:val="00F71767"/>
    <w:rsid w:val="00F71C1C"/>
    <w:rsid w:val="00F71C88"/>
    <w:rsid w:val="00F730C4"/>
    <w:rsid w:val="00F7375F"/>
    <w:rsid w:val="00F73C81"/>
    <w:rsid w:val="00F73DB7"/>
    <w:rsid w:val="00F758E4"/>
    <w:rsid w:val="00F75A15"/>
    <w:rsid w:val="00F75AF5"/>
    <w:rsid w:val="00F76063"/>
    <w:rsid w:val="00F76308"/>
    <w:rsid w:val="00F7770F"/>
    <w:rsid w:val="00F778EA"/>
    <w:rsid w:val="00F778EE"/>
    <w:rsid w:val="00F81DE3"/>
    <w:rsid w:val="00F834E8"/>
    <w:rsid w:val="00F8357F"/>
    <w:rsid w:val="00F83705"/>
    <w:rsid w:val="00F840E2"/>
    <w:rsid w:val="00F85EB1"/>
    <w:rsid w:val="00F86034"/>
    <w:rsid w:val="00F86D07"/>
    <w:rsid w:val="00F87A20"/>
    <w:rsid w:val="00F87B90"/>
    <w:rsid w:val="00F87D90"/>
    <w:rsid w:val="00F90FDD"/>
    <w:rsid w:val="00F910FB"/>
    <w:rsid w:val="00F912FE"/>
    <w:rsid w:val="00F91C85"/>
    <w:rsid w:val="00F91F0B"/>
    <w:rsid w:val="00F9242A"/>
    <w:rsid w:val="00F931FF"/>
    <w:rsid w:val="00F9394B"/>
    <w:rsid w:val="00F94B54"/>
    <w:rsid w:val="00F954B5"/>
    <w:rsid w:val="00F95F0B"/>
    <w:rsid w:val="00FA04B0"/>
    <w:rsid w:val="00FA0E83"/>
    <w:rsid w:val="00FA20B0"/>
    <w:rsid w:val="00FA2D95"/>
    <w:rsid w:val="00FA3040"/>
    <w:rsid w:val="00FA3F0A"/>
    <w:rsid w:val="00FA44EE"/>
    <w:rsid w:val="00FA56E3"/>
    <w:rsid w:val="00FA64BB"/>
    <w:rsid w:val="00FA66D5"/>
    <w:rsid w:val="00FA732A"/>
    <w:rsid w:val="00FA73A5"/>
    <w:rsid w:val="00FA7E04"/>
    <w:rsid w:val="00FA7F4A"/>
    <w:rsid w:val="00FB00BD"/>
    <w:rsid w:val="00FB0593"/>
    <w:rsid w:val="00FB084B"/>
    <w:rsid w:val="00FB088D"/>
    <w:rsid w:val="00FB119C"/>
    <w:rsid w:val="00FB2DDC"/>
    <w:rsid w:val="00FB37FC"/>
    <w:rsid w:val="00FB388E"/>
    <w:rsid w:val="00FB3D53"/>
    <w:rsid w:val="00FB4162"/>
    <w:rsid w:val="00FB43BF"/>
    <w:rsid w:val="00FB53ED"/>
    <w:rsid w:val="00FB5837"/>
    <w:rsid w:val="00FB611A"/>
    <w:rsid w:val="00FB699D"/>
    <w:rsid w:val="00FB6FD8"/>
    <w:rsid w:val="00FB7657"/>
    <w:rsid w:val="00FB7923"/>
    <w:rsid w:val="00FB7CAE"/>
    <w:rsid w:val="00FC01F1"/>
    <w:rsid w:val="00FC10C4"/>
    <w:rsid w:val="00FC124C"/>
    <w:rsid w:val="00FC134F"/>
    <w:rsid w:val="00FC1610"/>
    <w:rsid w:val="00FC2287"/>
    <w:rsid w:val="00FC3EC2"/>
    <w:rsid w:val="00FC4169"/>
    <w:rsid w:val="00FC49E3"/>
    <w:rsid w:val="00FC4C5C"/>
    <w:rsid w:val="00FC589B"/>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94E"/>
    <w:rsid w:val="00FD4F92"/>
    <w:rsid w:val="00FD5264"/>
    <w:rsid w:val="00FD5377"/>
    <w:rsid w:val="00FD6699"/>
    <w:rsid w:val="00FD71F3"/>
    <w:rsid w:val="00FE03C1"/>
    <w:rsid w:val="00FE0E16"/>
    <w:rsid w:val="00FE0E82"/>
    <w:rsid w:val="00FE1D14"/>
    <w:rsid w:val="00FE2238"/>
    <w:rsid w:val="00FE23C2"/>
    <w:rsid w:val="00FE2457"/>
    <w:rsid w:val="00FE3423"/>
    <w:rsid w:val="00FE5A6D"/>
    <w:rsid w:val="00FE6403"/>
    <w:rsid w:val="00FE645D"/>
    <w:rsid w:val="00FE6463"/>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B89"/>
    <w:rsid w:val="00FF7E3B"/>
    <w:rsid w:val="02EC55C2"/>
    <w:rsid w:val="0A0B9CB7"/>
    <w:rsid w:val="0B55C483"/>
    <w:rsid w:val="0E0BFA20"/>
    <w:rsid w:val="0EA40B45"/>
    <w:rsid w:val="172245DE"/>
    <w:rsid w:val="1728C621"/>
    <w:rsid w:val="1742AF69"/>
    <w:rsid w:val="17CA534C"/>
    <w:rsid w:val="1D334CC5"/>
    <w:rsid w:val="1DB19D42"/>
    <w:rsid w:val="1FE474F9"/>
    <w:rsid w:val="213E07A1"/>
    <w:rsid w:val="229D327A"/>
    <w:rsid w:val="23E7A089"/>
    <w:rsid w:val="290384EF"/>
    <w:rsid w:val="29E2862E"/>
    <w:rsid w:val="2C0351EA"/>
    <w:rsid w:val="2C2B744C"/>
    <w:rsid w:val="2C367A6D"/>
    <w:rsid w:val="2EE1A9E9"/>
    <w:rsid w:val="2FA97EDF"/>
    <w:rsid w:val="328A2C17"/>
    <w:rsid w:val="348C95B0"/>
    <w:rsid w:val="3693878E"/>
    <w:rsid w:val="37DE6CB4"/>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780"/>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 w:type="character" w:customStyle="1" w:styleId="apple-converted-space">
    <w:name w:val="apple-converted-space"/>
    <w:qFormat/>
    <w:rsid w:val="00AD4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6310030">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2051803">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028835">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48680205">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5844930">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5864363">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90673357">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5757378">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100952-15A7-4771-91DA-AA9F92954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00A8FE-FFE7-43F4-952D-D67FDC8B3121}">
  <ds:schemaRefs>
    <ds:schemaRef ds:uri="http://schemas.microsoft.com/sharepoint/v3"/>
    <ds:schemaRef ds:uri="http://schemas.openxmlformats.org/package/2006/metadata/core-properties"/>
    <ds:schemaRef ds:uri="http://schemas.microsoft.com/office/2006/documentManagement/types"/>
    <ds:schemaRef ds:uri="http://www.w3.org/XML/1998/namespace"/>
    <ds:schemaRef ds:uri="http://purl.org/dc/elements/1.1/"/>
    <ds:schemaRef ds:uri="http://purl.org/dc/terms/"/>
    <ds:schemaRef ds:uri="d8762117-8292-4133-b1c7-eab5c6487cfd"/>
    <ds:schemaRef ds:uri="http://schemas.microsoft.com/office/infopath/2007/PartnerControls"/>
    <ds:schemaRef ds:uri="http://schemas.microsoft.com/office/2006/metadata/properties"/>
    <ds:schemaRef ds:uri="9b239327-9e80-40e4-b1b7-4394fed77a33"/>
    <ds:schemaRef ds:uri="2f282d3b-eb4a-4b09-b61f-b9593442e286"/>
    <ds:schemaRef ds:uri="http://purl.org/dc/dcmitype/"/>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Template>
  <TotalTime>471</TotalTime>
  <Pages>2</Pages>
  <Words>891</Words>
  <Characters>4475</Characters>
  <Application>Microsoft Office Word</Application>
  <DocSecurity>0</DocSecurity>
  <Lines>37</Lines>
  <Paragraphs>10</Paragraphs>
  <ScaleCrop>false</ScaleCrop>
  <Company>ETSI Sophia Antipolis</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606</cp:revision>
  <cp:lastPrinted>2021-10-12T01:12:00Z</cp:lastPrinted>
  <dcterms:created xsi:type="dcterms:W3CDTF">2023-02-16T16:14:00Z</dcterms:created>
  <dcterms:modified xsi:type="dcterms:W3CDTF">2025-05-09T15:22:00Z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